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4FE0BFF2" w:rsidR="00AF7011" w:rsidRPr="009E0549" w:rsidRDefault="00594C73" w:rsidP="00566B76">
      <w:pPr>
        <w:spacing w:line="240" w:lineRule="auto"/>
        <w:rPr>
          <w:rFonts w:ascii="Arial" w:hAnsi="Arial" w:cs="Arial"/>
          <w:b/>
          <w:sz w:val="20"/>
          <w:szCs w:val="20"/>
        </w:rPr>
      </w:pPr>
      <w:r w:rsidRPr="009E0549">
        <w:rPr>
          <w:rFonts w:ascii="Arial" w:hAnsi="Arial" w:cs="Arial"/>
          <w:b/>
          <w:sz w:val="20"/>
          <w:szCs w:val="20"/>
        </w:rPr>
        <w:t>OBRAZCI PONUDBE</w:t>
      </w:r>
      <w:bookmarkStart w:id="0" w:name="_GoBack"/>
      <w:bookmarkEnd w:id="0"/>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00C6D131"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r w:rsidR="008D3CA9">
              <w:rPr>
                <w:rFonts w:ascii="Arial" w:hAnsi="Arial" w:cs="Arial"/>
                <w:sz w:val="20"/>
                <w:szCs w:val="20"/>
              </w:rPr>
              <w:t xml:space="preserve"> s prilogo</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64C138CE"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garancije za odpravo napak v garancijskem roku</w:t>
            </w:r>
          </w:p>
        </w:tc>
      </w:tr>
      <w:tr w:rsidR="0013777B" w:rsidRPr="009E0549" w14:paraId="45648938" w14:textId="77777777" w:rsidTr="00F12AF2">
        <w:trPr>
          <w:trHeight w:val="589"/>
        </w:trPr>
        <w:tc>
          <w:tcPr>
            <w:tcW w:w="1541" w:type="dxa"/>
          </w:tcPr>
          <w:p w14:paraId="3CD88F1A" w14:textId="53FBD620" w:rsidR="0013777B" w:rsidRPr="00296BF5" w:rsidRDefault="0013777B" w:rsidP="0013777B">
            <w:pPr>
              <w:autoSpaceDE w:val="0"/>
              <w:autoSpaceDN w:val="0"/>
              <w:adjustRightInd w:val="0"/>
              <w:spacing w:line="240" w:lineRule="auto"/>
              <w:rPr>
                <w:rFonts w:ascii="Arial" w:hAnsi="Arial" w:cs="Arial"/>
                <w:sz w:val="20"/>
                <w:szCs w:val="20"/>
              </w:rPr>
            </w:pPr>
            <w:r w:rsidRPr="00296BF5">
              <w:rPr>
                <w:rFonts w:ascii="Arial" w:hAnsi="Arial" w:cs="Arial"/>
                <w:sz w:val="20"/>
                <w:szCs w:val="20"/>
              </w:rPr>
              <w:t>Obrazec 1</w:t>
            </w:r>
            <w:r w:rsidR="00F042DA" w:rsidRPr="00296BF5">
              <w:rPr>
                <w:rFonts w:ascii="Arial" w:hAnsi="Arial" w:cs="Arial"/>
                <w:sz w:val="20"/>
                <w:szCs w:val="20"/>
              </w:rPr>
              <w:t>1</w:t>
            </w:r>
          </w:p>
        </w:tc>
        <w:tc>
          <w:tcPr>
            <w:tcW w:w="7306" w:type="dxa"/>
          </w:tcPr>
          <w:p w14:paraId="5AF6B402" w14:textId="00F26B3F" w:rsidR="0013777B" w:rsidRPr="00296BF5" w:rsidRDefault="0013777B" w:rsidP="0013777B">
            <w:pPr>
              <w:autoSpaceDE w:val="0"/>
              <w:autoSpaceDN w:val="0"/>
              <w:adjustRightInd w:val="0"/>
              <w:spacing w:line="240" w:lineRule="auto"/>
              <w:rPr>
                <w:rFonts w:ascii="Arial" w:hAnsi="Arial" w:cs="Arial"/>
                <w:sz w:val="20"/>
                <w:szCs w:val="20"/>
              </w:rPr>
            </w:pPr>
            <w:r w:rsidRPr="00296BF5">
              <w:rPr>
                <w:rFonts w:ascii="Arial" w:hAnsi="Arial" w:cs="Arial"/>
                <w:sz w:val="20"/>
                <w:szCs w:val="20"/>
              </w:rPr>
              <w:t>Reference</w:t>
            </w:r>
            <w:r w:rsidR="00274FC5" w:rsidRPr="00296BF5">
              <w:rPr>
                <w:rFonts w:ascii="Arial" w:hAnsi="Arial" w:cs="Arial"/>
                <w:sz w:val="20"/>
                <w:szCs w:val="20"/>
              </w:rPr>
              <w:t xml:space="preserve"> ponudnika</w:t>
            </w:r>
            <w:r w:rsidRPr="00296BF5">
              <w:rPr>
                <w:rFonts w:ascii="Arial" w:hAnsi="Arial" w:cs="Arial"/>
                <w:sz w:val="20"/>
                <w:szCs w:val="20"/>
              </w:rPr>
              <w:t xml:space="preserve"> in priloga (potrdilo referenc)</w:t>
            </w:r>
          </w:p>
        </w:tc>
      </w:tr>
      <w:tr w:rsidR="00274FC5" w:rsidRPr="009E0549" w14:paraId="2B5BEB78" w14:textId="77777777" w:rsidTr="00F12AF2">
        <w:trPr>
          <w:trHeight w:val="589"/>
        </w:trPr>
        <w:tc>
          <w:tcPr>
            <w:tcW w:w="1541" w:type="dxa"/>
          </w:tcPr>
          <w:p w14:paraId="2BBC85F9" w14:textId="173D1837" w:rsidR="00274FC5" w:rsidRPr="00296BF5" w:rsidRDefault="00F042DA" w:rsidP="0013777B">
            <w:pPr>
              <w:autoSpaceDE w:val="0"/>
              <w:autoSpaceDN w:val="0"/>
              <w:adjustRightInd w:val="0"/>
              <w:spacing w:line="240" w:lineRule="auto"/>
              <w:rPr>
                <w:rFonts w:ascii="Arial" w:hAnsi="Arial" w:cs="Arial"/>
                <w:sz w:val="20"/>
                <w:szCs w:val="20"/>
              </w:rPr>
            </w:pPr>
            <w:r w:rsidRPr="00296BF5">
              <w:rPr>
                <w:rFonts w:ascii="Arial" w:hAnsi="Arial" w:cs="Arial"/>
                <w:sz w:val="20"/>
                <w:szCs w:val="20"/>
              </w:rPr>
              <w:t>Obrazec 12</w:t>
            </w:r>
          </w:p>
        </w:tc>
        <w:tc>
          <w:tcPr>
            <w:tcW w:w="7306" w:type="dxa"/>
          </w:tcPr>
          <w:p w14:paraId="7A6C6497" w14:textId="709D4396" w:rsidR="00274FC5" w:rsidRPr="00296BF5" w:rsidRDefault="0069206E" w:rsidP="0013777B">
            <w:pPr>
              <w:autoSpaceDE w:val="0"/>
              <w:autoSpaceDN w:val="0"/>
              <w:adjustRightInd w:val="0"/>
              <w:spacing w:line="240" w:lineRule="auto"/>
              <w:rPr>
                <w:rFonts w:ascii="Arial" w:hAnsi="Arial" w:cs="Arial"/>
                <w:sz w:val="20"/>
                <w:szCs w:val="20"/>
              </w:rPr>
            </w:pPr>
            <w:r w:rsidRPr="00296BF5">
              <w:rPr>
                <w:rFonts w:ascii="Arial" w:hAnsi="Arial" w:cs="Arial"/>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r w:rsidR="00274FC5">
              <w:rPr>
                <w:rFonts w:ascii="Arial" w:hAnsi="Arial" w:cs="Arial"/>
                <w:color w:val="000000" w:themeColor="text1"/>
                <w:sz w:val="20"/>
                <w:szCs w:val="20"/>
              </w:rPr>
              <w:t>a</w:t>
            </w:r>
          </w:p>
        </w:tc>
        <w:tc>
          <w:tcPr>
            <w:tcW w:w="7306" w:type="dxa"/>
          </w:tcPr>
          <w:p w14:paraId="568AC0DA" w14:textId="0F480703"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Potrdilo reference kadra (podpisano s strani naročnika referenčnega posla)</w:t>
            </w:r>
          </w:p>
        </w:tc>
      </w:tr>
      <w:tr w:rsidR="0013777B" w:rsidRPr="009E0549" w14:paraId="038A94C9" w14:textId="77777777" w:rsidTr="00F12AF2">
        <w:trPr>
          <w:trHeight w:val="589"/>
        </w:trPr>
        <w:tc>
          <w:tcPr>
            <w:tcW w:w="1541" w:type="dxa"/>
          </w:tcPr>
          <w:p w14:paraId="3CF0F0AD" w14:textId="07BB8E7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3</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7A624D98"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4</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62AB0C9E"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5</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846942">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1" w:name="_Toc513809728"/>
      <w:bookmarkStart w:id="2" w:name="_Toc519764005"/>
      <w:r w:rsidRPr="009E0549">
        <w:rPr>
          <w:rFonts w:ascii="Arial" w:hAnsi="Arial" w:cs="Arial"/>
          <w:b/>
          <w:sz w:val="20"/>
          <w:szCs w:val="20"/>
        </w:rPr>
        <w:lastRenderedPageBreak/>
        <w:t>OBRAZEC 1</w:t>
      </w:r>
      <w:bookmarkEnd w:id="1"/>
      <w:bookmarkEnd w:id="2"/>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616AE716"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r w:rsidR="00E05E28">
              <w:rPr>
                <w:rFonts w:ascii="Arial" w:hAnsi="Arial" w:cs="Arial"/>
                <w:sz w:val="20"/>
                <w:szCs w:val="20"/>
              </w:rPr>
              <w:t>:</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5D3015A0"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r w:rsidR="00E05E28">
              <w:rPr>
                <w:rFonts w:ascii="Arial" w:hAnsi="Arial" w:cs="Arial"/>
                <w:sz w:val="20"/>
                <w:szCs w:val="20"/>
              </w:rPr>
              <w:t>:</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18BA84C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r w:rsidR="00E05E28">
              <w:rPr>
                <w:rFonts w:ascii="Arial" w:hAnsi="Arial" w:cs="Arial"/>
                <w:sz w:val="20"/>
                <w:szCs w:val="20"/>
              </w:rPr>
              <w:t>:</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46847E1D"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r w:rsidR="00E05E28">
              <w:rPr>
                <w:rFonts w:ascii="Arial" w:hAnsi="Arial" w:cs="Arial"/>
                <w:sz w:val="20"/>
                <w:szCs w:val="20"/>
              </w:rPr>
              <w:t>:</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13F901A3"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r w:rsidR="00E05E28">
              <w:rPr>
                <w:rFonts w:ascii="Arial" w:hAnsi="Arial" w:cs="Arial"/>
                <w:sz w:val="20"/>
                <w:szCs w:val="20"/>
              </w:rPr>
              <w:t>/Davčna št.:</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52C075F9"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r w:rsidR="00E05E28">
              <w:rPr>
                <w:rFonts w:ascii="Arial" w:hAnsi="Arial" w:cs="Arial"/>
                <w:sz w:val="20"/>
                <w:szCs w:val="20"/>
              </w:rPr>
              <w:t>:</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3C7AAE4B"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r w:rsidR="00E05E28">
              <w:rPr>
                <w:rFonts w:ascii="Arial" w:hAnsi="Arial" w:cs="Arial"/>
                <w:bCs/>
                <w:sz w:val="20"/>
                <w:szCs w:val="20"/>
              </w:rPr>
              <w:t>:</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497D4F1C" w:rsidR="00FF3C85" w:rsidRPr="009E0549" w:rsidRDefault="00FF3C85" w:rsidP="00F40E80">
            <w:pPr>
              <w:tabs>
                <w:tab w:val="left" w:pos="3969"/>
              </w:tabs>
              <w:spacing w:before="240" w:after="240" w:line="240" w:lineRule="auto"/>
              <w:rPr>
                <w:rFonts w:ascii="Arial" w:hAnsi="Arial" w:cs="Arial"/>
                <w:sz w:val="20"/>
                <w:szCs w:val="20"/>
              </w:rPr>
            </w:pPr>
            <w:r w:rsidRPr="00CF14FD">
              <w:rPr>
                <w:rFonts w:ascii="Arial" w:hAnsi="Arial" w:cs="Arial"/>
                <w:sz w:val="20"/>
                <w:szCs w:val="20"/>
              </w:rPr>
              <w:t>Transakcijski račun</w:t>
            </w:r>
            <w:r w:rsidR="00C93511" w:rsidRPr="00CF14FD">
              <w:t xml:space="preserve"> </w:t>
            </w:r>
            <w:r w:rsidR="00C93511" w:rsidRPr="00CF14FD">
              <w:rPr>
                <w:rFonts w:ascii="Arial" w:hAnsi="Arial" w:cs="Arial"/>
                <w:sz w:val="20"/>
                <w:szCs w:val="20"/>
              </w:rPr>
              <w:t>in banka pri kateri je račun odprt</w:t>
            </w:r>
            <w:r w:rsidR="00E05E28" w:rsidRPr="00CF14FD">
              <w:rPr>
                <w:rFonts w:ascii="Arial" w:hAnsi="Arial" w:cs="Arial"/>
                <w:sz w:val="20"/>
                <w:szCs w:val="20"/>
              </w:rPr>
              <w:t>:</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3" w:name="_Toc513809729"/>
      <w:r w:rsidRPr="009E0549">
        <w:rPr>
          <w:rFonts w:ascii="Arial" w:hAnsi="Arial" w:cs="Arial"/>
          <w:b/>
          <w:kern w:val="28"/>
          <w:sz w:val="20"/>
          <w:szCs w:val="20"/>
        </w:rPr>
        <w:lastRenderedPageBreak/>
        <w:t xml:space="preserve">OBRAZEC </w:t>
      </w:r>
      <w:bookmarkEnd w:id="3"/>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CB12281" w:rsidR="00C852B8" w:rsidRPr="009E0549" w:rsidRDefault="00C852B8" w:rsidP="00447743">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w:t>
      </w:r>
    </w:p>
    <w:p w14:paraId="17E75CC6" w14:textId="4011AFFE" w:rsidR="00C852B8" w:rsidRPr="009E0549" w:rsidRDefault="00C852B8" w:rsidP="00447743">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bookmarkStart w:id="4" w:name="_Hlk195079423"/>
      <w:r w:rsidR="003E7332" w:rsidRPr="003E7332">
        <w:rPr>
          <w:rFonts w:ascii="Arial" w:hAnsi="Arial" w:cs="Arial"/>
          <w:b/>
          <w:bCs/>
          <w:sz w:val="20"/>
          <w:szCs w:val="20"/>
        </w:rPr>
        <w:t>Sanacija nestabilnega železniškega nasipa od km 44+600 do km 44+800 proge Jesenice – Sežana</w:t>
      </w:r>
      <w:bookmarkEnd w:id="4"/>
      <w:r w:rsidR="003E7332" w:rsidRPr="003E7332">
        <w:rPr>
          <w:rFonts w:ascii="Arial" w:hAnsi="Arial" w:cs="Arial"/>
          <w:b/>
          <w:bCs/>
          <w:sz w:val="20"/>
          <w:szCs w:val="20"/>
        </w:rPr>
        <w:t>«</w:t>
      </w:r>
      <w:r w:rsidR="003E7332">
        <w:rPr>
          <w:rFonts w:ascii="Arial" w:hAnsi="Arial" w:cs="Arial"/>
          <w:b/>
          <w:b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4B7682">
      <w:pPr>
        <w:spacing w:after="0" w:line="240" w:lineRule="auto"/>
        <w:jc w:val="both"/>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Style w:val="Tabelamrea"/>
        <w:tblW w:w="0" w:type="auto"/>
        <w:tblInd w:w="-5" w:type="dxa"/>
        <w:tblLook w:val="04A0" w:firstRow="1" w:lastRow="0" w:firstColumn="1" w:lastColumn="0" w:noHBand="0" w:noVBand="1"/>
      </w:tblPr>
      <w:tblGrid>
        <w:gridCol w:w="6091"/>
        <w:gridCol w:w="2971"/>
      </w:tblGrid>
      <w:tr w:rsidR="006265C8" w:rsidRPr="00607E19" w14:paraId="1F43F5E1" w14:textId="77777777" w:rsidTr="001B586F">
        <w:trPr>
          <w:trHeight w:val="618"/>
        </w:trPr>
        <w:tc>
          <w:tcPr>
            <w:tcW w:w="6091" w:type="dxa"/>
          </w:tcPr>
          <w:p w14:paraId="0A1151A4" w14:textId="17BF36B0" w:rsidR="006265C8" w:rsidRPr="00B32A00" w:rsidRDefault="00073F37" w:rsidP="006265C8">
            <w:pPr>
              <w:jc w:val="center"/>
              <w:rPr>
                <w:rFonts w:ascii="Arial" w:hAnsi="Arial" w:cs="Arial"/>
                <w:b/>
                <w:sz w:val="20"/>
                <w:szCs w:val="20"/>
                <w:lang w:val="pl-PL"/>
              </w:rPr>
            </w:pPr>
            <w:r w:rsidRPr="00214AFC">
              <w:rPr>
                <w:rFonts w:ascii="Arial" w:hAnsi="Arial" w:cs="Arial"/>
                <w:b/>
                <w:sz w:val="20"/>
                <w:szCs w:val="20"/>
                <w:lang w:val="pl-PL"/>
              </w:rPr>
              <w:t>PREDMET JAVNEGA NAROČILA</w:t>
            </w:r>
          </w:p>
        </w:tc>
        <w:tc>
          <w:tcPr>
            <w:tcW w:w="2971" w:type="dxa"/>
          </w:tcPr>
          <w:p w14:paraId="5575B23F" w14:textId="6BBEA03F" w:rsidR="006265C8" w:rsidRPr="00B32A00" w:rsidRDefault="00915F03" w:rsidP="00751D98">
            <w:pPr>
              <w:jc w:val="center"/>
              <w:rPr>
                <w:rFonts w:ascii="Arial" w:hAnsi="Arial" w:cs="Arial"/>
                <w:b/>
                <w:sz w:val="20"/>
                <w:szCs w:val="20"/>
                <w:lang w:val="pl-PL"/>
              </w:rPr>
            </w:pPr>
            <w:r>
              <w:rPr>
                <w:rFonts w:ascii="Arial" w:hAnsi="Arial" w:cs="Arial"/>
                <w:b/>
                <w:sz w:val="20"/>
                <w:szCs w:val="20"/>
                <w:lang w:val="pl-PL"/>
              </w:rPr>
              <w:t>Skupaj v</w:t>
            </w:r>
            <w:r w:rsidR="00905C53">
              <w:rPr>
                <w:rFonts w:ascii="Arial" w:hAnsi="Arial" w:cs="Arial"/>
                <w:b/>
                <w:sz w:val="20"/>
                <w:szCs w:val="20"/>
                <w:lang w:val="pl-PL"/>
              </w:rPr>
              <w:t>rednost</w:t>
            </w:r>
            <w:r w:rsidR="006265C8" w:rsidRPr="00B32A00">
              <w:rPr>
                <w:rFonts w:ascii="Arial" w:hAnsi="Arial" w:cs="Arial"/>
                <w:b/>
                <w:sz w:val="20"/>
                <w:szCs w:val="20"/>
                <w:lang w:val="pl-PL"/>
              </w:rPr>
              <w:t xml:space="preserve"> v EUR</w:t>
            </w:r>
            <w:r w:rsidR="00905C53">
              <w:rPr>
                <w:rFonts w:ascii="Arial" w:hAnsi="Arial" w:cs="Arial"/>
                <w:b/>
                <w:sz w:val="20"/>
                <w:szCs w:val="20"/>
                <w:lang w:val="pl-PL"/>
              </w:rPr>
              <w:t xml:space="preserve"> brez DDV</w:t>
            </w:r>
          </w:p>
        </w:tc>
      </w:tr>
      <w:tr w:rsidR="006265C8" w:rsidRPr="00607E19" w14:paraId="277E7197" w14:textId="77777777" w:rsidTr="00751D98">
        <w:trPr>
          <w:trHeight w:val="613"/>
        </w:trPr>
        <w:tc>
          <w:tcPr>
            <w:tcW w:w="6091" w:type="dxa"/>
          </w:tcPr>
          <w:p w14:paraId="0D3C8744" w14:textId="10D76F75" w:rsidR="006265C8" w:rsidRPr="00B32A00" w:rsidRDefault="00630EAD" w:rsidP="00751D98">
            <w:pPr>
              <w:autoSpaceDE w:val="0"/>
              <w:autoSpaceDN w:val="0"/>
              <w:adjustRightInd w:val="0"/>
              <w:jc w:val="both"/>
              <w:rPr>
                <w:rFonts w:ascii="Arial" w:hAnsi="Arial" w:cs="Arial"/>
                <w:sz w:val="20"/>
                <w:szCs w:val="20"/>
                <w:lang w:val="pl-PL"/>
              </w:rPr>
            </w:pPr>
            <w:r>
              <w:rPr>
                <w:rFonts w:ascii="Arial" w:hAnsi="Arial" w:cs="Arial"/>
                <w:b/>
                <w:sz w:val="20"/>
                <w:szCs w:val="20"/>
              </w:rPr>
              <w:t>»</w:t>
            </w:r>
            <w:r w:rsidR="003E7332" w:rsidRPr="00450984">
              <w:rPr>
                <w:rFonts w:ascii="Arial" w:hAnsi="Arial" w:cs="Arial"/>
                <w:b/>
                <w:sz w:val="20"/>
                <w:szCs w:val="20"/>
              </w:rPr>
              <w:t>Sanacija nestabilnega železniškega nasipa od km 44+600 do km 44+800 proge Jesenice – Sežana</w:t>
            </w:r>
            <w:r w:rsidR="003E7332">
              <w:rPr>
                <w:rFonts w:ascii="Arial" w:hAnsi="Arial" w:cs="Arial"/>
                <w:b/>
                <w:sz w:val="20"/>
                <w:szCs w:val="20"/>
              </w:rPr>
              <w:t xml:space="preserve">« </w:t>
            </w:r>
            <w:r w:rsidR="003E7332" w:rsidRPr="00B32A00">
              <w:rPr>
                <w:rFonts w:ascii="Arial" w:hAnsi="Arial" w:cs="Arial"/>
                <w:sz w:val="20"/>
                <w:szCs w:val="20"/>
              </w:rPr>
              <w:t>po specifikaciji</w:t>
            </w:r>
          </w:p>
        </w:tc>
        <w:tc>
          <w:tcPr>
            <w:tcW w:w="2971" w:type="dxa"/>
          </w:tcPr>
          <w:p w14:paraId="661DFCF7" w14:textId="77777777" w:rsidR="006265C8" w:rsidRPr="00B32A00" w:rsidRDefault="006265C8" w:rsidP="00751D98">
            <w:pPr>
              <w:jc w:val="both"/>
              <w:rPr>
                <w:rFonts w:ascii="Arial" w:hAnsi="Arial" w:cs="Arial"/>
                <w:sz w:val="20"/>
                <w:szCs w:val="20"/>
                <w:lang w:val="pl-PL"/>
              </w:rPr>
            </w:pPr>
          </w:p>
        </w:tc>
      </w:tr>
      <w:tr w:rsidR="006265C8" w:rsidRPr="00607E19" w14:paraId="5F784807" w14:textId="77777777" w:rsidTr="00751D98">
        <w:tc>
          <w:tcPr>
            <w:tcW w:w="6091" w:type="dxa"/>
          </w:tcPr>
          <w:p w14:paraId="2B7C4161" w14:textId="7FDFE12E"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22% DDV v EUR:</w:t>
            </w:r>
          </w:p>
        </w:tc>
        <w:tc>
          <w:tcPr>
            <w:tcW w:w="2971" w:type="dxa"/>
          </w:tcPr>
          <w:p w14:paraId="58E4E028" w14:textId="77777777" w:rsidR="006265C8" w:rsidRPr="00B32A00" w:rsidRDefault="006265C8" w:rsidP="00751D98">
            <w:pPr>
              <w:jc w:val="both"/>
              <w:rPr>
                <w:rFonts w:ascii="Arial" w:hAnsi="Arial" w:cs="Arial"/>
                <w:b/>
                <w:sz w:val="20"/>
                <w:szCs w:val="20"/>
                <w:lang w:val="pl-PL"/>
              </w:rPr>
            </w:pPr>
          </w:p>
        </w:tc>
      </w:tr>
      <w:tr w:rsidR="006265C8" w:rsidRPr="00607E19" w14:paraId="3B2B07D6" w14:textId="77777777" w:rsidTr="00751D98">
        <w:tc>
          <w:tcPr>
            <w:tcW w:w="6091" w:type="dxa"/>
          </w:tcPr>
          <w:p w14:paraId="24702B28" w14:textId="5F7261D0"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w:t>
            </w:r>
            <w:r w:rsidRPr="00CF14FD">
              <w:rPr>
                <w:rFonts w:ascii="Arial" w:hAnsi="Arial" w:cs="Arial"/>
                <w:b/>
                <w:sz w:val="20"/>
                <w:szCs w:val="20"/>
                <w:lang w:val="pl-PL"/>
              </w:rPr>
              <w:t xml:space="preserve">Skupaj </w:t>
            </w:r>
            <w:r w:rsidR="0083110A" w:rsidRPr="00CF14FD">
              <w:rPr>
                <w:rFonts w:ascii="Arial" w:hAnsi="Arial" w:cs="Arial"/>
                <w:b/>
                <w:sz w:val="20"/>
                <w:szCs w:val="20"/>
                <w:lang w:val="pl-PL"/>
              </w:rPr>
              <w:t xml:space="preserve">ponudbena </w:t>
            </w:r>
            <w:r w:rsidR="00DD7A3F" w:rsidRPr="00CF14FD">
              <w:rPr>
                <w:rFonts w:ascii="Arial" w:hAnsi="Arial" w:cs="Arial"/>
                <w:b/>
                <w:sz w:val="20"/>
                <w:szCs w:val="20"/>
                <w:lang w:val="pl-PL"/>
              </w:rPr>
              <w:t xml:space="preserve">vrednost </w:t>
            </w:r>
            <w:r w:rsidRPr="00B32A00">
              <w:rPr>
                <w:rFonts w:ascii="Arial" w:hAnsi="Arial" w:cs="Arial"/>
                <w:b/>
                <w:sz w:val="20"/>
                <w:szCs w:val="20"/>
                <w:lang w:val="pl-PL"/>
              </w:rPr>
              <w:t>v  EUR z DDV:</w:t>
            </w:r>
          </w:p>
        </w:tc>
        <w:tc>
          <w:tcPr>
            <w:tcW w:w="2971" w:type="dxa"/>
          </w:tcPr>
          <w:p w14:paraId="7E34659C" w14:textId="77777777" w:rsidR="006265C8" w:rsidRPr="00B32A00" w:rsidRDefault="006265C8" w:rsidP="00751D98">
            <w:pPr>
              <w:jc w:val="both"/>
              <w:rPr>
                <w:rFonts w:ascii="Arial" w:hAnsi="Arial" w:cs="Arial"/>
                <w:b/>
                <w:sz w:val="20"/>
                <w:szCs w:val="20"/>
                <w:lang w:val="pl-PL"/>
              </w:rPr>
            </w:pPr>
          </w:p>
        </w:tc>
      </w:tr>
    </w:tbl>
    <w:p w14:paraId="3E2544A1" w14:textId="77777777" w:rsidR="00B672C5" w:rsidRPr="00B672C5" w:rsidRDefault="00B672C5" w:rsidP="00B672C5">
      <w:pPr>
        <w:spacing w:after="0" w:line="240" w:lineRule="auto"/>
        <w:rPr>
          <w:rFonts w:ascii="Arial" w:hAnsi="Arial" w:cs="Arial"/>
          <w:sz w:val="20"/>
          <w:szCs w:val="20"/>
        </w:rPr>
      </w:pPr>
    </w:p>
    <w:p w14:paraId="36B5DE90" w14:textId="77777777" w:rsidR="008C6BAD" w:rsidRDefault="008C6BAD" w:rsidP="00AE0058">
      <w:pPr>
        <w:spacing w:after="0" w:line="240" w:lineRule="auto"/>
        <w:jc w:val="both"/>
        <w:rPr>
          <w:rFonts w:ascii="Arial" w:hAnsi="Arial" w:cs="Arial"/>
          <w:sz w:val="20"/>
          <w:szCs w:val="20"/>
        </w:rPr>
      </w:pPr>
    </w:p>
    <w:p w14:paraId="4C5BB656" w14:textId="2229BFF5"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6BA2AF7D" w14:textId="77777777" w:rsidR="00AE0058" w:rsidRPr="00B32A00" w:rsidRDefault="00AE0058" w:rsidP="00AE0058">
      <w:pPr>
        <w:spacing w:after="0" w:line="240" w:lineRule="auto"/>
        <w:jc w:val="both"/>
        <w:rPr>
          <w:rFonts w:ascii="Arial" w:hAnsi="Arial" w:cs="Arial"/>
          <w:sz w:val="20"/>
          <w:szCs w:val="20"/>
        </w:rPr>
      </w:pPr>
    </w:p>
    <w:p w14:paraId="0B916D5B" w14:textId="27398804" w:rsidR="00C36F84" w:rsidRPr="00CF14FD" w:rsidRDefault="00C36F84" w:rsidP="00AE0058">
      <w:pPr>
        <w:spacing w:after="0" w:line="240" w:lineRule="auto"/>
        <w:jc w:val="both"/>
        <w:rPr>
          <w:rFonts w:ascii="Arial" w:hAnsi="Arial" w:cs="Arial"/>
          <w:sz w:val="20"/>
          <w:szCs w:val="20"/>
        </w:rPr>
      </w:pPr>
      <w:r w:rsidRPr="00CF14FD">
        <w:rPr>
          <w:rFonts w:ascii="Arial" w:hAnsi="Arial" w:cs="Arial"/>
          <w:sz w:val="20"/>
          <w:szCs w:val="20"/>
        </w:rPr>
        <w:t xml:space="preserve">Dela bomo izvedli v času </w:t>
      </w:r>
      <w:r w:rsidR="00C22971" w:rsidRPr="00CF14FD">
        <w:rPr>
          <w:rFonts w:ascii="Arial" w:hAnsi="Arial" w:cs="Arial"/>
          <w:sz w:val="20"/>
          <w:szCs w:val="20"/>
        </w:rPr>
        <w:t xml:space="preserve">predvidene </w:t>
      </w:r>
      <w:r w:rsidRPr="00CF14FD">
        <w:rPr>
          <w:rFonts w:ascii="Arial" w:hAnsi="Arial" w:cs="Arial"/>
          <w:sz w:val="20"/>
          <w:szCs w:val="20"/>
        </w:rPr>
        <w:t>zapore.</w:t>
      </w:r>
    </w:p>
    <w:p w14:paraId="3CDE6F2F" w14:textId="77777777" w:rsidR="00C36F84" w:rsidRPr="00CF14FD" w:rsidRDefault="00C36F84" w:rsidP="00AE0058">
      <w:pPr>
        <w:spacing w:after="0" w:line="240" w:lineRule="auto"/>
        <w:jc w:val="both"/>
        <w:rPr>
          <w:rFonts w:ascii="Arial" w:hAnsi="Arial" w:cs="Arial"/>
          <w:sz w:val="20"/>
          <w:szCs w:val="20"/>
        </w:rPr>
      </w:pPr>
    </w:p>
    <w:p w14:paraId="38842A0D" w14:textId="2BABED0A" w:rsidR="00AE0058" w:rsidRPr="00CF14FD" w:rsidRDefault="005263E1" w:rsidP="00AE0058">
      <w:pPr>
        <w:spacing w:after="0" w:line="240" w:lineRule="auto"/>
        <w:jc w:val="both"/>
        <w:rPr>
          <w:rFonts w:ascii="Arial" w:hAnsi="Arial" w:cs="Arial"/>
          <w:sz w:val="20"/>
          <w:szCs w:val="20"/>
        </w:rPr>
      </w:pPr>
      <w:bookmarkStart w:id="5" w:name="_Hlk198027327"/>
      <w:r w:rsidRPr="00CF14FD">
        <w:rPr>
          <w:rFonts w:ascii="Arial" w:hAnsi="Arial" w:cs="Arial"/>
          <w:sz w:val="20"/>
          <w:szCs w:val="20"/>
        </w:rPr>
        <w:t xml:space="preserve">Obračun </w:t>
      </w:r>
      <w:r w:rsidR="00F17A6B" w:rsidRPr="00CF14FD">
        <w:rPr>
          <w:rFonts w:ascii="Arial" w:hAnsi="Arial" w:cs="Arial"/>
          <w:sz w:val="20"/>
          <w:szCs w:val="20"/>
        </w:rPr>
        <w:t xml:space="preserve">izvedenih del </w:t>
      </w:r>
      <w:r w:rsidRPr="00CF14FD">
        <w:rPr>
          <w:rFonts w:ascii="Arial" w:hAnsi="Arial" w:cs="Arial"/>
          <w:sz w:val="20"/>
          <w:szCs w:val="20"/>
        </w:rPr>
        <w:t xml:space="preserve">se izvede </w:t>
      </w:r>
      <w:r w:rsidR="007260FE" w:rsidRPr="00CF14FD">
        <w:rPr>
          <w:rFonts w:ascii="Arial" w:hAnsi="Arial" w:cs="Arial"/>
          <w:sz w:val="20"/>
          <w:szCs w:val="20"/>
        </w:rPr>
        <w:t xml:space="preserve">po dejansko opravljenih količinah </w:t>
      </w:r>
      <w:r w:rsidRPr="00CF14FD">
        <w:rPr>
          <w:rFonts w:ascii="Arial" w:hAnsi="Arial" w:cs="Arial"/>
          <w:sz w:val="20"/>
          <w:szCs w:val="20"/>
        </w:rPr>
        <w:t>skladno s podpisanim gradbenim dnevnikom in knjigo obračuna, katera mora biti potrjena s strani nadzo</w:t>
      </w:r>
      <w:r w:rsidR="008D29E6" w:rsidRPr="00CF14FD">
        <w:rPr>
          <w:rFonts w:ascii="Arial" w:hAnsi="Arial" w:cs="Arial"/>
          <w:sz w:val="20"/>
          <w:szCs w:val="20"/>
        </w:rPr>
        <w:t>ra.</w:t>
      </w:r>
      <w:r w:rsidR="00F42E65" w:rsidRPr="00CF14FD">
        <w:rPr>
          <w:rFonts w:ascii="Arial" w:hAnsi="Arial" w:cs="Arial"/>
          <w:sz w:val="20"/>
          <w:szCs w:val="20"/>
        </w:rPr>
        <w:t xml:space="preserve"> Obračun se izvede po cenah na EM iz predračuna. </w:t>
      </w:r>
    </w:p>
    <w:bookmarkEnd w:id="5"/>
    <w:p w14:paraId="0145071D" w14:textId="77777777" w:rsidR="0031080A" w:rsidRPr="00B32A00" w:rsidRDefault="0031080A" w:rsidP="00B15777">
      <w:pPr>
        <w:spacing w:after="0" w:line="240" w:lineRule="auto"/>
        <w:rPr>
          <w:rFonts w:ascii="Arial" w:hAnsi="Arial" w:cs="Arial"/>
          <w:sz w:val="20"/>
          <w:szCs w:val="20"/>
        </w:rPr>
      </w:pPr>
    </w:p>
    <w:p w14:paraId="45DF9C24" w14:textId="21C80966" w:rsidR="00BD67B3" w:rsidRPr="009E0549" w:rsidRDefault="00BD67B3" w:rsidP="00BD67B3">
      <w:pPr>
        <w:tabs>
          <w:tab w:val="left" w:pos="2730"/>
        </w:tabs>
        <w:spacing w:line="180" w:lineRule="atLeast"/>
        <w:jc w:val="both"/>
        <w:rPr>
          <w:rFonts w:ascii="Arial" w:hAnsi="Arial" w:cs="Arial"/>
          <w:b/>
          <w:sz w:val="20"/>
          <w:szCs w:val="20"/>
        </w:rPr>
      </w:pPr>
      <w:r w:rsidRPr="000344EF">
        <w:rPr>
          <w:rFonts w:ascii="Arial" w:hAnsi="Arial" w:cs="Arial"/>
          <w:b/>
          <w:sz w:val="20"/>
          <w:szCs w:val="20"/>
        </w:rPr>
        <w:t xml:space="preserve">Ponudniki </w:t>
      </w:r>
      <w:r>
        <w:rPr>
          <w:rFonts w:ascii="Arial" w:hAnsi="Arial" w:cs="Arial"/>
          <w:b/>
          <w:sz w:val="20"/>
          <w:szCs w:val="20"/>
        </w:rPr>
        <w:t>morajo v ponudbi predložiti tabelo</w:t>
      </w:r>
      <w:r w:rsidRPr="000344EF">
        <w:rPr>
          <w:rFonts w:ascii="Arial" w:hAnsi="Arial" w:cs="Arial"/>
          <w:b/>
          <w:sz w:val="20"/>
          <w:szCs w:val="20"/>
        </w:rPr>
        <w:t xml:space="preserve"> ponudbenega predračuna tudi v formatu .</w:t>
      </w:r>
      <w:proofErr w:type="spellStart"/>
      <w:r w:rsidRPr="000344EF">
        <w:rPr>
          <w:rFonts w:ascii="Arial" w:hAnsi="Arial" w:cs="Arial"/>
          <w:b/>
          <w:sz w:val="20"/>
          <w:szCs w:val="20"/>
        </w:rPr>
        <w:t>xlsx</w:t>
      </w:r>
      <w:proofErr w:type="spellEnd"/>
      <w:r w:rsidRPr="000344EF">
        <w:rPr>
          <w:rFonts w:ascii="Arial" w:hAnsi="Arial" w:cs="Arial"/>
          <w:b/>
          <w:sz w:val="20"/>
          <w:szCs w:val="20"/>
        </w:rPr>
        <w:t xml:space="preserve"> (Microsoft Excel), katerega datoteka je priložena razpisni dokumentaciji in je sestavni del razpisne dokumentacije. </w:t>
      </w: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1E42265F" w14:textId="07B95552" w:rsidR="0031080A" w:rsidRPr="00BD67B3" w:rsidRDefault="004D18E8" w:rsidP="006D30D1">
      <w:pPr>
        <w:spacing w:after="0" w:line="240" w:lineRule="auto"/>
        <w:jc w:val="both"/>
        <w:rPr>
          <w:rFonts w:ascii="Arial" w:hAnsi="Arial" w:cs="Arial"/>
          <w:sz w:val="20"/>
          <w:szCs w:val="20"/>
        </w:rPr>
      </w:pPr>
      <w:r w:rsidRPr="00BD67B3">
        <w:rPr>
          <w:rFonts w:ascii="Arial" w:hAnsi="Arial" w:cs="Arial"/>
          <w:sz w:val="20"/>
          <w:szCs w:val="20"/>
        </w:rPr>
        <w:t>LOKACIJA IZVEDBE</w:t>
      </w:r>
      <w:r w:rsidR="006D30D1" w:rsidRPr="00BD67B3">
        <w:rPr>
          <w:rFonts w:ascii="Arial" w:hAnsi="Arial" w:cs="Arial"/>
          <w:sz w:val="20"/>
          <w:szCs w:val="20"/>
        </w:rPr>
        <w:t>:</w:t>
      </w:r>
    </w:p>
    <w:p w14:paraId="04ED2C53" w14:textId="72A73E67" w:rsidR="007F07E9" w:rsidRPr="00BD67B3" w:rsidRDefault="00910529" w:rsidP="00B15777">
      <w:pPr>
        <w:tabs>
          <w:tab w:val="num" w:pos="360"/>
        </w:tabs>
        <w:spacing w:after="0" w:line="240" w:lineRule="auto"/>
        <w:rPr>
          <w:rFonts w:ascii="Arial" w:hAnsi="Arial" w:cs="Arial"/>
          <w:sz w:val="20"/>
          <w:szCs w:val="20"/>
        </w:rPr>
      </w:pPr>
      <w:r w:rsidRPr="00910529">
        <w:rPr>
          <w:rFonts w:ascii="Arial" w:hAnsi="Arial" w:cs="Arial"/>
          <w:sz w:val="20"/>
          <w:szCs w:val="20"/>
        </w:rPr>
        <w:t>-</w:t>
      </w:r>
      <w:r w:rsidRPr="00910529">
        <w:rPr>
          <w:rFonts w:ascii="Arial" w:hAnsi="Arial" w:cs="Arial"/>
          <w:sz w:val="20"/>
          <w:szCs w:val="20"/>
        </w:rPr>
        <w:tab/>
        <w:t>Od km 44+600 do km 44+800 proge Jesenice – Sežana.</w:t>
      </w:r>
    </w:p>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t xml:space="preserve">III. </w:t>
      </w:r>
      <w:r>
        <w:rPr>
          <w:rFonts w:ascii="Arial" w:eastAsia="Batang" w:hAnsi="Arial" w:cs="Arial"/>
          <w:sz w:val="20"/>
          <w:szCs w:val="20"/>
          <w:lang w:eastAsia="ko-KR"/>
        </w:rPr>
        <w:tab/>
        <w:t>Ponudbeni pogoji:</w:t>
      </w:r>
    </w:p>
    <w:p w14:paraId="433CEC47" w14:textId="77777777" w:rsidR="00F4424D" w:rsidRPr="009E0549" w:rsidRDefault="00F4424D" w:rsidP="00556B7D">
      <w:pPr>
        <w:pStyle w:val="Odstavekseznama"/>
        <w:numPr>
          <w:ilvl w:val="0"/>
          <w:numId w:val="27"/>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010CE657" w:rsidR="00F4424D" w:rsidRPr="009E0549" w:rsidRDefault="00F4424D" w:rsidP="00556B7D">
      <w:pPr>
        <w:pStyle w:val="Odstavekseznama"/>
        <w:numPr>
          <w:ilvl w:val="0"/>
          <w:numId w:val="27"/>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00777B9C">
        <w:rPr>
          <w:rFonts w:ascii="Arial" w:hAnsi="Arial" w:cs="Arial"/>
          <w:b/>
          <w:sz w:val="20"/>
        </w:rPr>
        <w:t>1</w:t>
      </w:r>
      <w:r w:rsidR="00A23EB2">
        <w:rPr>
          <w:rFonts w:ascii="Arial" w:hAnsi="Arial" w:cs="Arial"/>
          <w:b/>
          <w:sz w:val="20"/>
        </w:rPr>
        <w:t>5</w:t>
      </w:r>
      <w:r w:rsidR="00777B9C">
        <w:rPr>
          <w:rFonts w:ascii="Arial" w:hAnsi="Arial" w:cs="Arial"/>
          <w:b/>
          <w:sz w:val="20"/>
        </w:rPr>
        <w:t>0</w:t>
      </w:r>
      <w:r w:rsidRPr="009E0549">
        <w:rPr>
          <w:rFonts w:ascii="Arial" w:hAnsi="Arial" w:cs="Arial"/>
          <w:b/>
          <w:sz w:val="20"/>
        </w:rPr>
        <w:t xml:space="preserve"> dni</w:t>
      </w:r>
      <w:r w:rsidRPr="009E0549">
        <w:rPr>
          <w:rFonts w:ascii="Arial" w:hAnsi="Arial" w:cs="Arial"/>
          <w:sz w:val="20"/>
        </w:rPr>
        <w:t xml:space="preserve"> od skrajnega roka za predložitev ponudb.</w:t>
      </w:r>
    </w:p>
    <w:p w14:paraId="687296A8"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lastRenderedPageBreak/>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33498DC0" w14:textId="77777777" w:rsidR="005C4C0F" w:rsidRDefault="005C4C0F" w:rsidP="00C926A2">
      <w:pPr>
        <w:widowControl w:val="0"/>
        <w:tabs>
          <w:tab w:val="center" w:pos="5975"/>
          <w:tab w:val="left" w:pos="8250"/>
        </w:tabs>
        <w:spacing w:after="0" w:line="240" w:lineRule="auto"/>
        <w:rPr>
          <w:rFonts w:ascii="Arial" w:hAnsi="Arial" w:cs="Arial"/>
          <w:b/>
          <w:sz w:val="20"/>
          <w:szCs w:val="20"/>
        </w:rPr>
      </w:pPr>
    </w:p>
    <w:p w14:paraId="27CFD54B" w14:textId="127246B8" w:rsidR="005C4C0F" w:rsidRPr="00801A92" w:rsidRDefault="005C4C0F" w:rsidP="005C4C0F">
      <w:pPr>
        <w:widowControl w:val="0"/>
        <w:tabs>
          <w:tab w:val="center" w:pos="5975"/>
          <w:tab w:val="left" w:pos="8250"/>
        </w:tabs>
        <w:spacing w:after="0" w:line="240" w:lineRule="auto"/>
        <w:jc w:val="both"/>
        <w:rPr>
          <w:rFonts w:ascii="Arial" w:hAnsi="Arial" w:cs="Arial"/>
          <w:bCs/>
          <w:sz w:val="20"/>
          <w:szCs w:val="20"/>
        </w:rPr>
      </w:pPr>
      <w:r w:rsidRPr="00801A92">
        <w:rPr>
          <w:rFonts w:ascii="Arial" w:hAnsi="Arial" w:cs="Arial"/>
          <w:bCs/>
          <w:sz w:val="20"/>
          <w:szCs w:val="20"/>
        </w:rPr>
        <w:t>Strinjamo se, da naša ponudba velja za dobo 1</w:t>
      </w:r>
      <w:r w:rsidR="00C26A5E" w:rsidRPr="00801A92">
        <w:rPr>
          <w:rFonts w:ascii="Arial" w:hAnsi="Arial" w:cs="Arial"/>
          <w:bCs/>
          <w:sz w:val="20"/>
          <w:szCs w:val="20"/>
        </w:rPr>
        <w:t>5</w:t>
      </w:r>
      <w:r w:rsidRPr="00801A92">
        <w:rPr>
          <w:rFonts w:ascii="Arial" w:hAnsi="Arial" w:cs="Arial"/>
          <w:bCs/>
          <w:sz w:val="20"/>
          <w:szCs w:val="20"/>
        </w:rPr>
        <w:t>0 dni od datuma, določenega za oddajo ponudbe, kot je določeno v razpisni dokumentaciji, in bo za nas obvezujoča. Zavedamo se, da si kot naročnik pridržujete pravico, da naše ponudbe ne izberete.</w:t>
      </w:r>
    </w:p>
    <w:p w14:paraId="6B367037" w14:textId="77777777" w:rsidR="005C4C0F" w:rsidRPr="00801A92" w:rsidRDefault="005C4C0F" w:rsidP="005C4C0F">
      <w:pPr>
        <w:widowControl w:val="0"/>
        <w:tabs>
          <w:tab w:val="center" w:pos="5975"/>
          <w:tab w:val="left" w:pos="8250"/>
        </w:tabs>
        <w:spacing w:after="0" w:line="240" w:lineRule="auto"/>
        <w:jc w:val="both"/>
        <w:rPr>
          <w:rFonts w:ascii="Arial" w:hAnsi="Arial" w:cs="Arial"/>
          <w:bCs/>
          <w:sz w:val="20"/>
          <w:szCs w:val="20"/>
        </w:rPr>
      </w:pPr>
    </w:p>
    <w:p w14:paraId="227BE33F" w14:textId="77777777" w:rsidR="005C4C0F" w:rsidRPr="00801A92" w:rsidRDefault="005C4C0F" w:rsidP="005C4C0F">
      <w:pPr>
        <w:widowControl w:val="0"/>
        <w:tabs>
          <w:tab w:val="center" w:pos="5975"/>
          <w:tab w:val="left" w:pos="8250"/>
        </w:tabs>
        <w:spacing w:after="0" w:line="240" w:lineRule="auto"/>
        <w:jc w:val="both"/>
        <w:rPr>
          <w:rFonts w:ascii="Arial" w:hAnsi="Arial" w:cs="Arial"/>
          <w:bCs/>
          <w:sz w:val="20"/>
          <w:szCs w:val="20"/>
        </w:rPr>
      </w:pPr>
      <w:r w:rsidRPr="00801A92">
        <w:rPr>
          <w:rFonts w:ascii="Arial" w:hAnsi="Arial" w:cs="Arial"/>
          <w:bCs/>
          <w:sz w:val="20"/>
          <w:szCs w:val="20"/>
        </w:rPr>
        <w:t>Dokler se ne pripravi in ne podpiše uradna pogodba med nami, ta ponudba, skupaj z vašim obvestilom o izboru ponudnika tvori med nami obvezujočo pogodbo.</w:t>
      </w:r>
    </w:p>
    <w:p w14:paraId="05C9A5B5" w14:textId="77777777" w:rsidR="005C4C0F" w:rsidRPr="00801A92" w:rsidRDefault="005C4C0F" w:rsidP="005C4C0F">
      <w:pPr>
        <w:widowControl w:val="0"/>
        <w:tabs>
          <w:tab w:val="center" w:pos="5975"/>
          <w:tab w:val="left" w:pos="8250"/>
        </w:tabs>
        <w:spacing w:after="0" w:line="240" w:lineRule="auto"/>
        <w:jc w:val="both"/>
        <w:rPr>
          <w:rFonts w:ascii="Arial" w:hAnsi="Arial" w:cs="Arial"/>
          <w:bCs/>
          <w:sz w:val="20"/>
          <w:szCs w:val="20"/>
        </w:rPr>
      </w:pPr>
    </w:p>
    <w:p w14:paraId="23E6BE9D" w14:textId="77777777" w:rsidR="005C4C0F" w:rsidRPr="00801A92" w:rsidRDefault="005C4C0F" w:rsidP="005C4C0F">
      <w:pPr>
        <w:widowControl w:val="0"/>
        <w:tabs>
          <w:tab w:val="center" w:pos="5975"/>
          <w:tab w:val="left" w:pos="8250"/>
        </w:tabs>
        <w:spacing w:after="0" w:line="240" w:lineRule="auto"/>
        <w:jc w:val="both"/>
        <w:rPr>
          <w:rFonts w:ascii="Arial" w:hAnsi="Arial" w:cs="Arial"/>
          <w:bCs/>
          <w:sz w:val="20"/>
          <w:szCs w:val="20"/>
        </w:rPr>
      </w:pPr>
      <w:r w:rsidRPr="00801A92">
        <w:rPr>
          <w:rFonts w:ascii="Arial" w:hAnsi="Arial" w:cs="Arial"/>
          <w:bCs/>
          <w:sz w:val="20"/>
          <w:szCs w:val="20"/>
        </w:rPr>
        <w:t>V primeru, da je naša ponudba sprejeta, bomo zagotovili zavarovanje za dobro izvedbo pogodbenih obveznosti v obliki in v znesku ter v rokih, določenih v razpisni dokumentaciji in pogodbi.</w:t>
      </w:r>
    </w:p>
    <w:p w14:paraId="7AE951DA" w14:textId="77777777" w:rsidR="007F07E9" w:rsidRDefault="007F07E9" w:rsidP="005C4C0F">
      <w:pPr>
        <w:widowControl w:val="0"/>
        <w:tabs>
          <w:tab w:val="center" w:pos="5975"/>
          <w:tab w:val="left" w:pos="8250"/>
        </w:tabs>
        <w:spacing w:after="0" w:line="240" w:lineRule="auto"/>
        <w:rPr>
          <w:rFonts w:ascii="Arial" w:hAnsi="Arial" w:cs="Arial"/>
          <w:b/>
          <w:sz w:val="20"/>
          <w:szCs w:val="20"/>
        </w:rPr>
      </w:pPr>
    </w:p>
    <w:p w14:paraId="196108D1" w14:textId="77777777" w:rsidR="00C926A2" w:rsidRDefault="00C926A2" w:rsidP="0091749D">
      <w:pPr>
        <w:widowControl w:val="0"/>
        <w:tabs>
          <w:tab w:val="center" w:pos="5975"/>
          <w:tab w:val="left" w:pos="8250"/>
        </w:tabs>
        <w:spacing w:after="0" w:line="240" w:lineRule="auto"/>
        <w:rPr>
          <w:rFonts w:ascii="Arial" w:hAnsi="Arial" w:cs="Arial"/>
          <w:b/>
          <w:sz w:val="20"/>
          <w:szCs w:val="20"/>
        </w:rPr>
      </w:pPr>
    </w:p>
    <w:p w14:paraId="7209A2B1" w14:textId="76B345D3" w:rsidR="005C4C0F" w:rsidRDefault="005C4C0F" w:rsidP="00F40E80">
      <w:pPr>
        <w:widowControl w:val="0"/>
        <w:tabs>
          <w:tab w:val="center" w:pos="5975"/>
          <w:tab w:val="left" w:pos="8250"/>
        </w:tabs>
        <w:spacing w:after="0" w:line="240" w:lineRule="auto"/>
        <w:ind w:left="2444" w:firstLine="436"/>
        <w:rPr>
          <w:rFonts w:ascii="Arial" w:hAnsi="Arial" w:cs="Arial"/>
          <w:b/>
          <w:sz w:val="20"/>
          <w:szCs w:val="20"/>
        </w:rPr>
      </w:pPr>
    </w:p>
    <w:p w14:paraId="568AB4A6" w14:textId="77777777" w:rsidR="005C4C0F" w:rsidRDefault="005C4C0F"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6"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EF734E">
          <w:headerReference w:type="default" r:id="rId8"/>
          <w:footerReference w:type="default" r:id="rId9"/>
          <w:headerReference w:type="first" r:id="rId10"/>
          <w:footerReference w:type="first" r:id="rId11"/>
          <w:type w:val="continuous"/>
          <w:pgSz w:w="11907" w:h="16839" w:code="9"/>
          <w:pgMar w:top="1418" w:right="1418" w:bottom="1418" w:left="1418" w:header="709" w:footer="312" w:gutter="0"/>
          <w:cols w:space="708"/>
          <w:docGrid w:linePitch="326"/>
        </w:sectPr>
      </w:pPr>
    </w:p>
    <w:bookmarkEnd w:id="6"/>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F40E80">
      <w:pPr>
        <w:spacing w:line="240" w:lineRule="auto"/>
        <w:jc w:val="center"/>
        <w:rPr>
          <w:rFonts w:ascii="Arial" w:hAnsi="Arial" w:cs="Arial"/>
          <w:b/>
          <w:sz w:val="20"/>
          <w:szCs w:val="20"/>
        </w:rPr>
      </w:pPr>
      <w:r w:rsidRPr="009E0549">
        <w:rPr>
          <w:rFonts w:ascii="Arial" w:hAnsi="Arial" w:cs="Arial"/>
          <w:b/>
          <w:sz w:val="20"/>
          <w:szCs w:val="20"/>
        </w:rPr>
        <w:t>VZOREC POGODBE</w:t>
      </w:r>
    </w:p>
    <w:p w14:paraId="1090A510" w14:textId="6BE9A017" w:rsidR="00B642C9" w:rsidRPr="009E0549" w:rsidRDefault="00106103" w:rsidP="00F40E80">
      <w:pPr>
        <w:spacing w:line="240" w:lineRule="auto"/>
        <w:rPr>
          <w:rFonts w:ascii="Arial" w:hAnsi="Arial" w:cs="Arial"/>
          <w:b/>
          <w:sz w:val="20"/>
          <w:szCs w:val="20"/>
        </w:rPr>
      </w:pPr>
      <w:r>
        <w:rPr>
          <w:rFonts w:ascii="Arial" w:hAnsi="Arial" w:cs="Arial"/>
          <w:b/>
          <w:noProof/>
          <w:sz w:val="20"/>
          <w:szCs w:val="20"/>
        </w:rPr>
        <w:drawing>
          <wp:inline distT="0" distB="0" distL="0" distR="0" wp14:anchorId="630DB4EB" wp14:editId="190B91EB">
            <wp:extent cx="1762125" cy="280670"/>
            <wp:effectExtent l="0" t="0" r="952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81905DF" w14:textId="6EC1F008"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SŽ – Infrastruktura, d.o.o.</w:t>
      </w:r>
      <w:r w:rsidR="00FF188E">
        <w:rPr>
          <w:rFonts w:ascii="Arial" w:hAnsi="Arial" w:cs="Arial"/>
          <w:b/>
          <w:sz w:val="20"/>
          <w:szCs w:val="20"/>
        </w:rPr>
        <w:t xml:space="preserve">, </w:t>
      </w:r>
      <w:r w:rsidRPr="009E0549">
        <w:rPr>
          <w:rFonts w:ascii="Arial" w:hAnsi="Arial" w:cs="Arial"/>
          <w:sz w:val="20"/>
          <w:szCs w:val="20"/>
        </w:rPr>
        <w:t xml:space="preserve">Kolodvorska </w:t>
      </w:r>
      <w:r w:rsidR="00ED7CA5">
        <w:rPr>
          <w:rFonts w:ascii="Arial" w:hAnsi="Arial" w:cs="Arial"/>
          <w:sz w:val="20"/>
          <w:szCs w:val="20"/>
        </w:rPr>
        <w:t xml:space="preserve">ulica </w:t>
      </w:r>
      <w:r w:rsidRPr="009E0549">
        <w:rPr>
          <w:rFonts w:ascii="Arial" w:hAnsi="Arial" w:cs="Arial"/>
          <w:sz w:val="20"/>
          <w:szCs w:val="20"/>
        </w:rPr>
        <w:t>11</w:t>
      </w:r>
      <w:r w:rsidR="00ED7CA5">
        <w:rPr>
          <w:rFonts w:ascii="Arial" w:hAnsi="Arial" w:cs="Arial"/>
          <w:sz w:val="20"/>
          <w:szCs w:val="20"/>
        </w:rPr>
        <w:t>, 1000 Ljubljana</w:t>
      </w:r>
    </w:p>
    <w:p w14:paraId="1302F230" w14:textId="5F2C012F" w:rsidR="00B642C9" w:rsidRPr="009E0549" w:rsidRDefault="00B642C9" w:rsidP="00F40E80">
      <w:pPr>
        <w:spacing w:line="240" w:lineRule="auto"/>
        <w:jc w:val="both"/>
        <w:rPr>
          <w:rFonts w:ascii="Arial" w:hAnsi="Arial" w:cs="Arial"/>
          <w:sz w:val="20"/>
          <w:szCs w:val="20"/>
        </w:rPr>
      </w:pPr>
      <w:r w:rsidRPr="009E0549">
        <w:rPr>
          <w:rFonts w:ascii="Arial" w:hAnsi="Arial" w:cs="Arial"/>
          <w:sz w:val="20"/>
          <w:szCs w:val="20"/>
        </w:rPr>
        <w:t>TR št. SI56</w:t>
      </w:r>
      <w:r w:rsidR="00ED7CA5">
        <w:rPr>
          <w:rFonts w:ascii="Arial" w:hAnsi="Arial" w:cs="Arial"/>
          <w:sz w:val="20"/>
          <w:szCs w:val="20"/>
        </w:rPr>
        <w:t xml:space="preserve"> </w:t>
      </w:r>
      <w:r w:rsidRPr="009E0549">
        <w:rPr>
          <w:rFonts w:ascii="Arial" w:hAnsi="Arial" w:cs="Arial"/>
          <w:sz w:val="20"/>
          <w:szCs w:val="20"/>
        </w:rPr>
        <w:t>0292</w:t>
      </w:r>
      <w:r w:rsidR="00ED7CA5">
        <w:rPr>
          <w:rFonts w:ascii="Arial" w:hAnsi="Arial" w:cs="Arial"/>
          <w:sz w:val="20"/>
          <w:szCs w:val="20"/>
        </w:rPr>
        <w:t xml:space="preserve"> </w:t>
      </w:r>
      <w:r w:rsidRPr="009E0549">
        <w:rPr>
          <w:rFonts w:ascii="Arial" w:hAnsi="Arial" w:cs="Arial"/>
          <w:sz w:val="20"/>
          <w:szCs w:val="20"/>
        </w:rPr>
        <w:t>3025</w:t>
      </w:r>
      <w:r w:rsidR="00ED7CA5">
        <w:rPr>
          <w:rFonts w:ascii="Arial" w:hAnsi="Arial" w:cs="Arial"/>
          <w:sz w:val="20"/>
          <w:szCs w:val="20"/>
        </w:rPr>
        <w:t xml:space="preserve"> </w:t>
      </w:r>
      <w:r w:rsidRPr="009E0549">
        <w:rPr>
          <w:rFonts w:ascii="Arial" w:hAnsi="Arial" w:cs="Arial"/>
          <w:sz w:val="20"/>
          <w:szCs w:val="20"/>
        </w:rPr>
        <w:t>9545</w:t>
      </w:r>
      <w:r w:rsidR="00ED7CA5">
        <w:rPr>
          <w:rFonts w:ascii="Arial" w:hAnsi="Arial" w:cs="Arial"/>
          <w:sz w:val="20"/>
          <w:szCs w:val="20"/>
        </w:rPr>
        <w:t xml:space="preserve"> </w:t>
      </w:r>
      <w:r w:rsidRPr="009E0549">
        <w:rPr>
          <w:rFonts w:ascii="Arial" w:hAnsi="Arial" w:cs="Arial"/>
          <w:sz w:val="20"/>
          <w:szCs w:val="20"/>
        </w:rPr>
        <w:t xml:space="preserve">562 (odprt pri NLB, </w:t>
      </w:r>
      <w:proofErr w:type="spellStart"/>
      <w:r w:rsidRPr="009E0549">
        <w:rPr>
          <w:rFonts w:ascii="Arial" w:hAnsi="Arial" w:cs="Arial"/>
          <w:sz w:val="20"/>
          <w:szCs w:val="20"/>
        </w:rPr>
        <w:t>d.d</w:t>
      </w:r>
      <w:proofErr w:type="spellEnd"/>
      <w:r w:rsidRPr="009E0549">
        <w:rPr>
          <w:rFonts w:ascii="Arial" w:hAnsi="Arial" w:cs="Arial"/>
          <w:sz w:val="20"/>
          <w:szCs w:val="20"/>
        </w:rPr>
        <w:t>.), osnovni kapital 15.828.186,15 EUR, Mat. št.  6017177000, davčni zavezanec, Identifikacijska številka za DDV: SI94995737, ki jo zastopa direktor, Matjaž KRANJC (v nadaljnjem besedilu: NAROČNIK)</w:t>
      </w:r>
    </w:p>
    <w:p w14:paraId="7311DB6C"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in</w:t>
      </w:r>
    </w:p>
    <w:p w14:paraId="0F1BC316" w14:textId="77777777" w:rsidR="002A10C4" w:rsidRPr="006170F1" w:rsidRDefault="002A10C4" w:rsidP="00F40E80">
      <w:pPr>
        <w:spacing w:line="240" w:lineRule="auto"/>
        <w:jc w:val="both"/>
        <w:rPr>
          <w:rFonts w:ascii="Arial" w:hAnsi="Arial" w:cs="Arial"/>
          <w:sz w:val="20"/>
          <w:szCs w:val="20"/>
        </w:rPr>
      </w:pPr>
      <w:r w:rsidRPr="006170F1">
        <w:rPr>
          <w:rFonts w:ascii="Arial" w:hAnsi="Arial" w:cs="Arial"/>
          <w:sz w:val="20"/>
          <w:szCs w:val="20"/>
        </w:rPr>
        <w:t>…………………………………………………………………,</w:t>
      </w:r>
    </w:p>
    <w:p w14:paraId="7D1A8377" w14:textId="7B29834E" w:rsidR="006170F1" w:rsidRPr="006170F1" w:rsidRDefault="006170F1" w:rsidP="000A375C">
      <w:pPr>
        <w:spacing w:line="240" w:lineRule="auto"/>
        <w:jc w:val="both"/>
        <w:rPr>
          <w:rFonts w:ascii="Arial" w:hAnsi="Arial" w:cs="Arial"/>
          <w:sz w:val="20"/>
          <w:szCs w:val="20"/>
        </w:rPr>
      </w:pPr>
      <w:r w:rsidRPr="006170F1">
        <w:rPr>
          <w:rFonts w:ascii="Arial" w:hAnsi="Arial" w:cs="Arial"/>
          <w:sz w:val="20"/>
          <w:szCs w:val="20"/>
        </w:rPr>
        <w:t xml:space="preserve">TRR št. ………………………… (odprt pri………….), osnovni kapital ……………….. EUR, Mat. št. ………………….., Identifikacijska številka za DDV: ……………………., ki ga zastopa …………………………. (v nadaljnjem besedilu: IZVAJALEC) </w:t>
      </w:r>
    </w:p>
    <w:p w14:paraId="19B59AD3" w14:textId="77777777" w:rsidR="007A19BB" w:rsidRDefault="002A10C4" w:rsidP="000A375C">
      <w:pPr>
        <w:spacing w:line="240" w:lineRule="auto"/>
        <w:jc w:val="both"/>
        <w:rPr>
          <w:rFonts w:ascii="Arial" w:hAnsi="Arial" w:cs="Arial"/>
          <w:sz w:val="20"/>
          <w:szCs w:val="20"/>
        </w:rPr>
      </w:pPr>
      <w:r w:rsidRPr="009E0549">
        <w:rPr>
          <w:rFonts w:ascii="Arial" w:hAnsi="Arial" w:cs="Arial"/>
          <w:sz w:val="20"/>
          <w:szCs w:val="20"/>
        </w:rPr>
        <w:t xml:space="preserve"> </w:t>
      </w:r>
    </w:p>
    <w:p w14:paraId="3F914A40" w14:textId="3F00B892"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715BA982"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9" w:name="_Toc513809732"/>
      <w:r w:rsidRPr="002204C1">
        <w:rPr>
          <w:rFonts w:ascii="Arial" w:hAnsi="Arial" w:cs="Arial"/>
          <w:b/>
          <w:color w:val="000000" w:themeColor="text1"/>
          <w:kern w:val="28"/>
          <w:sz w:val="20"/>
          <w:szCs w:val="20"/>
        </w:rPr>
        <w:t>POGODBO NAB št.: ______ /202</w:t>
      </w:r>
      <w:r w:rsidR="00B35004">
        <w:rPr>
          <w:rFonts w:ascii="Arial" w:hAnsi="Arial" w:cs="Arial"/>
          <w:b/>
          <w:color w:val="000000" w:themeColor="text1"/>
          <w:kern w:val="28"/>
          <w:sz w:val="20"/>
          <w:szCs w:val="20"/>
        </w:rPr>
        <w:t>5</w:t>
      </w:r>
      <w:r w:rsidRPr="002204C1">
        <w:rPr>
          <w:rFonts w:ascii="Arial" w:hAnsi="Arial" w:cs="Arial"/>
          <w:b/>
          <w:color w:val="000000" w:themeColor="text1"/>
          <w:kern w:val="28"/>
          <w:sz w:val="20"/>
          <w:szCs w:val="20"/>
        </w:rPr>
        <w:t>/</w:t>
      </w:r>
      <w:bookmarkEnd w:id="9"/>
      <w:r w:rsidR="004A5DF9">
        <w:rPr>
          <w:rFonts w:ascii="Arial" w:hAnsi="Arial" w:cs="Arial"/>
          <w:b/>
          <w:color w:val="000000" w:themeColor="text1"/>
          <w:kern w:val="28"/>
          <w:sz w:val="20"/>
          <w:szCs w:val="20"/>
        </w:rPr>
        <w:t>09</w:t>
      </w:r>
    </w:p>
    <w:p w14:paraId="33B2E9BD" w14:textId="4361E082"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Zakona o javnem naročanju (Ur. l. RS, št. 91/15, 14/18, 12</w:t>
      </w:r>
      <w:r w:rsidR="00024B57">
        <w:rPr>
          <w:rFonts w:ascii="Arial" w:hAnsi="Arial" w:cs="Arial"/>
          <w:color w:val="000000" w:themeColor="text1"/>
          <w:sz w:val="20"/>
          <w:szCs w:val="20"/>
        </w:rPr>
        <w:t xml:space="preserve">1/21, 10/22, 74/22 – </w:t>
      </w:r>
      <w:proofErr w:type="spellStart"/>
      <w:r w:rsidR="00024B57">
        <w:rPr>
          <w:rFonts w:ascii="Arial" w:hAnsi="Arial" w:cs="Arial"/>
          <w:color w:val="000000" w:themeColor="text1"/>
          <w:sz w:val="20"/>
          <w:szCs w:val="20"/>
        </w:rPr>
        <w:t>odl</w:t>
      </w:r>
      <w:proofErr w:type="spellEnd"/>
      <w:r w:rsidR="00024B57">
        <w:rPr>
          <w:rFonts w:ascii="Arial" w:hAnsi="Arial" w:cs="Arial"/>
          <w:color w:val="000000" w:themeColor="text1"/>
          <w:sz w:val="20"/>
          <w:szCs w:val="20"/>
        </w:rPr>
        <w:t xml:space="preserve">. US, </w:t>
      </w:r>
      <w:r w:rsidR="00EF545D" w:rsidRPr="002204C1">
        <w:rPr>
          <w:rFonts w:ascii="Arial" w:hAnsi="Arial" w:cs="Arial"/>
          <w:color w:val="000000" w:themeColor="text1"/>
          <w:sz w:val="20"/>
          <w:szCs w:val="20"/>
        </w:rPr>
        <w:t>100/22- ZNUZSZS</w:t>
      </w:r>
      <w:r w:rsidR="00024B57">
        <w:rPr>
          <w:rFonts w:ascii="Arial" w:hAnsi="Arial" w:cs="Arial"/>
          <w:color w:val="000000" w:themeColor="text1"/>
          <w:sz w:val="20"/>
          <w:szCs w:val="20"/>
        </w:rPr>
        <w:t xml:space="preserve"> in 28/</w:t>
      </w:r>
      <w:r w:rsidR="00024B57" w:rsidRPr="00214AFC">
        <w:rPr>
          <w:rFonts w:ascii="Arial" w:hAnsi="Arial" w:cs="Arial"/>
          <w:sz w:val="20"/>
          <w:szCs w:val="20"/>
        </w:rPr>
        <w:t>23</w:t>
      </w:r>
      <w:r w:rsidR="001F5643" w:rsidRPr="00214AFC">
        <w:t xml:space="preserve"> </w:t>
      </w:r>
      <w:r w:rsidR="001F5643" w:rsidRPr="00214AFC">
        <w:rPr>
          <w:rFonts w:ascii="Arial" w:hAnsi="Arial" w:cs="Arial"/>
          <w:sz w:val="20"/>
          <w:szCs w:val="20"/>
        </w:rPr>
        <w:t>ter 88/2023 – ZOPNN-F</w:t>
      </w:r>
      <w:r w:rsidR="00EF545D" w:rsidRPr="00214AFC">
        <w:rPr>
          <w:rFonts w:ascii="Arial" w:hAnsi="Arial" w:cs="Arial"/>
          <w:sz w:val="20"/>
          <w:szCs w:val="20"/>
        </w:rPr>
        <w:t xml:space="preserve">;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w:t>
      </w:r>
      <w:r w:rsidRPr="00C92DF7">
        <w:rPr>
          <w:rFonts w:ascii="Arial" w:hAnsi="Arial" w:cs="Arial"/>
          <w:b/>
          <w:color w:val="000000" w:themeColor="text1"/>
          <w:sz w:val="20"/>
          <w:szCs w:val="20"/>
        </w:rPr>
        <w:t>»</w:t>
      </w:r>
      <w:r w:rsidR="00844EE2" w:rsidRPr="003E7332">
        <w:rPr>
          <w:rFonts w:ascii="Arial" w:hAnsi="Arial" w:cs="Arial"/>
          <w:b/>
          <w:bCs/>
          <w:sz w:val="20"/>
          <w:szCs w:val="20"/>
        </w:rPr>
        <w:t>Sanacija nestabilnega železniškega nasipa od km 44+600 do km 44+800 proge Jesenice – Sežana</w:t>
      </w:r>
      <w:r w:rsidR="00844EE2">
        <w:rPr>
          <w:rFonts w:ascii="Arial" w:hAnsi="Arial" w:cs="Arial"/>
          <w:color w:val="000000" w:themeColor="text1"/>
          <w:sz w:val="20"/>
          <w:szCs w:val="20"/>
        </w:rPr>
        <w:t xml:space="preserve">« </w:t>
      </w:r>
      <w:r w:rsidRPr="002204C1">
        <w:rPr>
          <w:rFonts w:ascii="Arial" w:hAnsi="Arial" w:cs="Arial"/>
          <w:color w:val="000000" w:themeColor="text1"/>
          <w:sz w:val="20"/>
          <w:szCs w:val="20"/>
        </w:rPr>
        <w:t xml:space="preserve">objavljenega na Portalu javnih naročil, št. objave ………….. z dne ………... ter na portalu TED (Tender </w:t>
      </w:r>
      <w:proofErr w:type="spellStart"/>
      <w:r w:rsidRPr="002204C1">
        <w:rPr>
          <w:rFonts w:ascii="Arial" w:hAnsi="Arial" w:cs="Arial"/>
          <w:color w:val="000000" w:themeColor="text1"/>
          <w:sz w:val="20"/>
          <w:szCs w:val="20"/>
        </w:rPr>
        <w:t>Electronic</w:t>
      </w:r>
      <w:proofErr w:type="spellEnd"/>
      <w:r w:rsidRPr="002204C1">
        <w:rPr>
          <w:rFonts w:ascii="Arial" w:hAnsi="Arial" w:cs="Arial"/>
          <w:color w:val="000000" w:themeColor="text1"/>
          <w:sz w:val="20"/>
          <w:szCs w:val="20"/>
        </w:rPr>
        <w:t xml:space="preserve"> </w:t>
      </w:r>
      <w:proofErr w:type="spellStart"/>
      <w:r w:rsidRPr="002204C1">
        <w:rPr>
          <w:rFonts w:ascii="Arial" w:hAnsi="Arial" w:cs="Arial"/>
          <w:color w:val="000000" w:themeColor="text1"/>
          <w:sz w:val="20"/>
          <w:szCs w:val="20"/>
        </w:rPr>
        <w:t>Daily</w:t>
      </w:r>
      <w:proofErr w:type="spellEnd"/>
      <w:r w:rsidRPr="002204C1">
        <w:rPr>
          <w:rFonts w:ascii="Arial" w:hAnsi="Arial" w:cs="Arial"/>
          <w:color w:val="000000" w:themeColor="text1"/>
          <w:sz w:val="20"/>
          <w:szCs w:val="20"/>
        </w:rPr>
        <w:t>)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484FEDF6" w14:textId="678DABA9" w:rsidR="000A375C" w:rsidRDefault="000A375C" w:rsidP="005D7B9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S to pogodbo se</w:t>
      </w:r>
      <w:r w:rsidR="00024B57">
        <w:rPr>
          <w:rFonts w:ascii="Arial" w:hAnsi="Arial" w:cs="Arial"/>
          <w:color w:val="000000" w:themeColor="text1"/>
          <w:sz w:val="20"/>
          <w:szCs w:val="20"/>
        </w:rPr>
        <w:t xml:space="preserve"> pogodbeni stranki dogovorita </w:t>
      </w:r>
      <w:r w:rsidR="00356D84">
        <w:rPr>
          <w:rFonts w:ascii="Arial" w:hAnsi="Arial" w:cs="Arial"/>
          <w:color w:val="000000" w:themeColor="text1"/>
          <w:sz w:val="20"/>
          <w:szCs w:val="20"/>
        </w:rPr>
        <w:t xml:space="preserve">o </w:t>
      </w:r>
      <w:r w:rsidR="00844EE2">
        <w:rPr>
          <w:rFonts w:ascii="Arial" w:hAnsi="Arial" w:cs="Arial"/>
          <w:color w:val="000000" w:themeColor="text1"/>
          <w:sz w:val="20"/>
          <w:szCs w:val="20"/>
        </w:rPr>
        <w:t xml:space="preserve">sanaciji </w:t>
      </w:r>
      <w:r w:rsidR="00844EE2" w:rsidRPr="00844EE2">
        <w:rPr>
          <w:rFonts w:ascii="Arial" w:hAnsi="Arial" w:cs="Arial"/>
          <w:color w:val="000000" w:themeColor="text1"/>
          <w:sz w:val="20"/>
          <w:szCs w:val="20"/>
        </w:rPr>
        <w:t>nestabilnega železniškega nasipa od km 44+600 do km 44+800 proge Jesenice – Sežana</w:t>
      </w:r>
      <w:r w:rsidR="00844EE2">
        <w:rPr>
          <w:rFonts w:ascii="Arial" w:hAnsi="Arial" w:cs="Arial"/>
          <w:color w:val="000000" w:themeColor="text1"/>
          <w:sz w:val="20"/>
          <w:szCs w:val="20"/>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 xml:space="preserve">ter </w:t>
      </w:r>
      <w:r w:rsidR="00881D2F" w:rsidRPr="00E91DEE">
        <w:rPr>
          <w:rFonts w:ascii="Arial" w:hAnsi="Arial" w:cs="Arial"/>
          <w:sz w:val="20"/>
          <w:szCs w:val="20"/>
        </w:rPr>
        <w:t>tehnične dokumentacije</w:t>
      </w:r>
      <w:r w:rsidR="00F468D8" w:rsidRPr="002204C1">
        <w:rPr>
          <w:rFonts w:ascii="Arial" w:hAnsi="Arial" w:cs="Arial"/>
          <w:color w:val="000000" w:themeColor="text1"/>
          <w:sz w:val="20"/>
          <w:szCs w:val="20"/>
        </w:rPr>
        <w:t xml:space="preserve">, navedene v Prilogi 2: </w:t>
      </w:r>
      <w:r w:rsidR="008D602F">
        <w:rPr>
          <w:rFonts w:ascii="Arial" w:hAnsi="Arial" w:cs="Arial"/>
          <w:sz w:val="20"/>
          <w:szCs w:val="20"/>
        </w:rPr>
        <w:t xml:space="preserve">Razpisni </w:t>
      </w:r>
      <w:r w:rsidR="008D602F" w:rsidRPr="00801A92">
        <w:rPr>
          <w:rFonts w:ascii="Arial" w:hAnsi="Arial" w:cs="Arial"/>
          <w:sz w:val="20"/>
          <w:szCs w:val="20"/>
        </w:rPr>
        <w:t>obrazec 14</w:t>
      </w:r>
      <w:r w:rsidR="00F468D8" w:rsidRPr="00801A92">
        <w:rPr>
          <w:rFonts w:ascii="Arial" w:hAnsi="Arial" w:cs="Arial"/>
          <w:sz w:val="20"/>
          <w:szCs w:val="20"/>
        </w:rPr>
        <w:t xml:space="preserve"> </w:t>
      </w:r>
      <w:r w:rsidR="00356D84" w:rsidRPr="00801A92">
        <w:rPr>
          <w:rFonts w:ascii="Arial" w:hAnsi="Arial" w:cs="Arial"/>
          <w:sz w:val="20"/>
          <w:szCs w:val="20"/>
        </w:rPr>
        <w:t>(</w:t>
      </w:r>
      <w:r w:rsidR="00F03C9C" w:rsidRPr="00801A92">
        <w:rPr>
          <w:rFonts w:ascii="Arial" w:hAnsi="Arial" w:cs="Arial"/>
          <w:sz w:val="20"/>
          <w:szCs w:val="20"/>
        </w:rPr>
        <w:t>Splošne in t</w:t>
      </w:r>
      <w:r w:rsidR="00F468D8" w:rsidRPr="00801A92">
        <w:rPr>
          <w:rFonts w:ascii="Arial" w:hAnsi="Arial" w:cs="Arial"/>
          <w:sz w:val="20"/>
          <w:szCs w:val="20"/>
        </w:rPr>
        <w:t xml:space="preserve">ehnične </w:t>
      </w:r>
      <w:r w:rsidR="00F468D8" w:rsidRPr="002204C1">
        <w:rPr>
          <w:rFonts w:ascii="Arial" w:hAnsi="Arial" w:cs="Arial"/>
          <w:color w:val="000000" w:themeColor="text1"/>
          <w:sz w:val="20"/>
          <w:szCs w:val="20"/>
        </w:rPr>
        <w:t>zahteve</w:t>
      </w:r>
      <w:r w:rsidR="00356D84">
        <w:rPr>
          <w:rFonts w:ascii="Arial" w:hAnsi="Arial" w:cs="Arial"/>
          <w:color w:val="000000" w:themeColor="text1"/>
          <w:sz w:val="20"/>
          <w:szCs w:val="20"/>
        </w:rPr>
        <w:t>)</w:t>
      </w:r>
      <w:r w:rsidR="00056DAE">
        <w:rPr>
          <w:rFonts w:ascii="Arial" w:hAnsi="Arial" w:cs="Arial"/>
          <w:color w:val="000000" w:themeColor="text1"/>
          <w:sz w:val="20"/>
          <w:szCs w:val="20"/>
        </w:rPr>
        <w:t xml:space="preserve"> </w:t>
      </w:r>
      <w:r w:rsidR="00056DAE" w:rsidRPr="00461BE4">
        <w:rPr>
          <w:rFonts w:ascii="Arial" w:hAnsi="Arial" w:cs="Arial"/>
          <w:sz w:val="20"/>
          <w:szCs w:val="20"/>
        </w:rPr>
        <w:t>in Prilog</w:t>
      </w:r>
      <w:r w:rsidR="00F03C9C">
        <w:rPr>
          <w:rFonts w:ascii="Arial" w:hAnsi="Arial" w:cs="Arial"/>
          <w:sz w:val="20"/>
          <w:szCs w:val="20"/>
        </w:rPr>
        <w:t>a</w:t>
      </w:r>
      <w:r w:rsidR="00056DAE" w:rsidRPr="00461BE4">
        <w:rPr>
          <w:rFonts w:ascii="Arial" w:hAnsi="Arial" w:cs="Arial"/>
          <w:sz w:val="20"/>
          <w:szCs w:val="20"/>
        </w:rPr>
        <w:t xml:space="preserve"> 3: Splošni okoljevarstveni pogoji za pogodbenike SŽ</w:t>
      </w:r>
      <w:r w:rsidRPr="00461BE4">
        <w:rPr>
          <w:rFonts w:ascii="Arial" w:hAnsi="Arial" w:cs="Arial"/>
          <w:sz w:val="20"/>
          <w:szCs w:val="20"/>
        </w:rPr>
        <w:t xml:space="preserve">, ki </w:t>
      </w:r>
      <w:r w:rsidR="00056DAE" w:rsidRPr="00461BE4">
        <w:rPr>
          <w:rFonts w:ascii="Arial" w:hAnsi="Arial" w:cs="Arial"/>
          <w:sz w:val="20"/>
          <w:szCs w:val="20"/>
        </w:rPr>
        <w:t>so</w:t>
      </w:r>
      <w:r w:rsidRPr="00461BE4">
        <w:rPr>
          <w:rFonts w:ascii="Arial" w:hAnsi="Arial" w:cs="Arial"/>
          <w:sz w:val="20"/>
          <w:szCs w:val="20"/>
        </w:rPr>
        <w:t xml:space="preserve"> sestavni del pogodbe, s kater</w:t>
      </w:r>
      <w:r w:rsidR="00F03C9C">
        <w:rPr>
          <w:rFonts w:ascii="Arial" w:hAnsi="Arial" w:cs="Arial"/>
          <w:sz w:val="20"/>
          <w:szCs w:val="20"/>
        </w:rPr>
        <w:t>imi</w:t>
      </w:r>
      <w:r w:rsidRPr="00461BE4">
        <w:rPr>
          <w:rFonts w:ascii="Arial" w:hAnsi="Arial" w:cs="Arial"/>
          <w:sz w:val="20"/>
          <w:szCs w:val="20"/>
        </w:rPr>
        <w:t xml:space="preserve"> je skladna tudi </w:t>
      </w:r>
      <w:r w:rsidRPr="002204C1">
        <w:rPr>
          <w:rFonts w:ascii="Arial" w:hAnsi="Arial" w:cs="Arial"/>
          <w:color w:val="000000" w:themeColor="text1"/>
          <w:sz w:val="20"/>
          <w:szCs w:val="20"/>
        </w:rPr>
        <w:t>kakovost, količina in pogodbena cena</w:t>
      </w:r>
      <w:r w:rsidR="00F468D8" w:rsidRPr="002204C1">
        <w:rPr>
          <w:rFonts w:ascii="Arial" w:hAnsi="Arial" w:cs="Arial"/>
          <w:color w:val="000000" w:themeColor="text1"/>
          <w:sz w:val="20"/>
          <w:szCs w:val="20"/>
        </w:rPr>
        <w:t>.</w:t>
      </w:r>
    </w:p>
    <w:p w14:paraId="3CBFE793" w14:textId="77777777" w:rsidR="005D7B9C" w:rsidRPr="002204C1" w:rsidRDefault="005D7B9C" w:rsidP="005D7B9C">
      <w:pPr>
        <w:spacing w:after="0" w:line="240" w:lineRule="auto"/>
        <w:jc w:val="both"/>
        <w:rPr>
          <w:rFonts w:ascii="Arial" w:hAnsi="Arial" w:cs="Arial"/>
          <w:color w:val="000000" w:themeColor="text1"/>
          <w:sz w:val="20"/>
          <w:szCs w:val="20"/>
        </w:rPr>
      </w:pPr>
    </w:p>
    <w:p w14:paraId="3D68C26B" w14:textId="5C3507A7" w:rsidR="000A375C" w:rsidRPr="002204C1" w:rsidRDefault="000A375C" w:rsidP="00E45C3C">
      <w:pPr>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E45C3C">
      <w:pPr>
        <w:spacing w:after="0" w:line="240" w:lineRule="auto"/>
        <w:jc w:val="center"/>
        <w:rPr>
          <w:rFonts w:ascii="Arial" w:hAnsi="Arial" w:cs="Arial"/>
          <w:b/>
          <w:sz w:val="20"/>
          <w:szCs w:val="20"/>
        </w:rPr>
      </w:pPr>
      <w:r w:rsidRPr="009E0549">
        <w:rPr>
          <w:rFonts w:ascii="Arial" w:hAnsi="Arial" w:cs="Arial"/>
          <w:b/>
          <w:sz w:val="20"/>
          <w:szCs w:val="20"/>
        </w:rPr>
        <w:t>2. člen</w:t>
      </w:r>
    </w:p>
    <w:p w14:paraId="0CC60B9C" w14:textId="587131E6"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517742" w:rsidRPr="009E0549" w14:paraId="0FB085DE" w14:textId="77777777" w:rsidTr="007C0288">
        <w:tc>
          <w:tcPr>
            <w:tcW w:w="7083" w:type="dxa"/>
            <w:gridSpan w:val="2"/>
            <w:vAlign w:val="center"/>
          </w:tcPr>
          <w:p w14:paraId="4825A134"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2268" w:type="dxa"/>
            <w:vAlign w:val="center"/>
          </w:tcPr>
          <w:p w14:paraId="66A62A45"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517742" w:rsidRPr="009E0549" w14:paraId="0B926577" w14:textId="77777777" w:rsidTr="007C0288">
        <w:trPr>
          <w:trHeight w:val="454"/>
        </w:trPr>
        <w:tc>
          <w:tcPr>
            <w:tcW w:w="7083" w:type="dxa"/>
            <w:gridSpan w:val="2"/>
            <w:vAlign w:val="center"/>
          </w:tcPr>
          <w:p w14:paraId="2AE2B35F" w14:textId="3B67CAD7" w:rsidR="00517742" w:rsidRPr="009E0549" w:rsidRDefault="00B35004" w:rsidP="000A375C">
            <w:pPr>
              <w:autoSpaceDE w:val="0"/>
              <w:autoSpaceDN w:val="0"/>
              <w:adjustRightInd w:val="0"/>
              <w:spacing w:after="0" w:line="240" w:lineRule="auto"/>
              <w:jc w:val="both"/>
              <w:rPr>
                <w:rFonts w:ascii="Arial" w:hAnsi="Arial" w:cs="Arial"/>
                <w:bCs/>
                <w:iCs/>
                <w:color w:val="000000" w:themeColor="text1"/>
                <w:sz w:val="20"/>
                <w:szCs w:val="20"/>
              </w:rPr>
            </w:pPr>
            <w:r>
              <w:rPr>
                <w:rFonts w:ascii="Arial" w:hAnsi="Arial" w:cs="Arial"/>
                <w:bCs/>
                <w:iCs/>
                <w:color w:val="000000" w:themeColor="text1"/>
                <w:sz w:val="20"/>
                <w:szCs w:val="20"/>
              </w:rPr>
              <w:t>»</w:t>
            </w:r>
            <w:r w:rsidR="0058347D">
              <w:rPr>
                <w:rFonts w:ascii="Arial" w:hAnsi="Arial" w:cs="Arial"/>
                <w:bCs/>
                <w:iCs/>
                <w:color w:val="000000" w:themeColor="text1"/>
                <w:sz w:val="20"/>
                <w:szCs w:val="20"/>
              </w:rPr>
              <w:t xml:space="preserve">Sanacija </w:t>
            </w:r>
            <w:r w:rsidR="0058347D" w:rsidRPr="005B68CC">
              <w:rPr>
                <w:rFonts w:ascii="Arial" w:hAnsi="Arial" w:cs="Arial"/>
                <w:bCs/>
                <w:iCs/>
                <w:color w:val="000000" w:themeColor="text1"/>
                <w:sz w:val="20"/>
                <w:szCs w:val="20"/>
              </w:rPr>
              <w:t>nestabilnega železniškega nasipa od km 44+600 do km 44+800 proge Jesenice – Sežana</w:t>
            </w:r>
            <w:r w:rsidR="0058347D">
              <w:rPr>
                <w:rFonts w:ascii="Arial" w:hAnsi="Arial" w:cs="Arial"/>
                <w:bCs/>
                <w:iCs/>
                <w:color w:val="000000" w:themeColor="text1"/>
                <w:sz w:val="20"/>
                <w:szCs w:val="20"/>
              </w:rPr>
              <w:t>«</w:t>
            </w:r>
          </w:p>
        </w:tc>
        <w:tc>
          <w:tcPr>
            <w:tcW w:w="2268" w:type="dxa"/>
          </w:tcPr>
          <w:p w14:paraId="5607FD6F" w14:textId="77777777" w:rsidR="00517742" w:rsidRPr="009E0549" w:rsidRDefault="00517742"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4B3B7999" w14:textId="77777777" w:rsidTr="007C0288">
        <w:trPr>
          <w:trHeight w:val="448"/>
        </w:trPr>
        <w:tc>
          <w:tcPr>
            <w:tcW w:w="4815" w:type="dxa"/>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4E31DC5" w14:textId="58CBB4B4"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r w:rsidR="00024B57">
              <w:rPr>
                <w:rFonts w:ascii="Arial" w:hAnsi="Arial" w:cs="Arial"/>
                <w:sz w:val="20"/>
                <w:szCs w:val="20"/>
              </w:rPr>
              <w:t>:</w:t>
            </w:r>
          </w:p>
        </w:tc>
        <w:tc>
          <w:tcPr>
            <w:tcW w:w="2268"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7C0288">
        <w:trPr>
          <w:trHeight w:val="483"/>
        </w:trPr>
        <w:tc>
          <w:tcPr>
            <w:tcW w:w="4815" w:type="dxa"/>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F517ADA" w14:textId="27EFFB23" w:rsidR="000A375C" w:rsidRPr="009E0549" w:rsidRDefault="000A375C" w:rsidP="002A158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 xml:space="preserve">Skupna </w:t>
            </w:r>
            <w:r w:rsidR="002A158C">
              <w:rPr>
                <w:rFonts w:ascii="Arial" w:hAnsi="Arial" w:cs="Arial"/>
                <w:b/>
                <w:sz w:val="20"/>
                <w:szCs w:val="20"/>
              </w:rPr>
              <w:t xml:space="preserve">ponudbena </w:t>
            </w:r>
            <w:r w:rsidRPr="009E0549">
              <w:rPr>
                <w:rFonts w:ascii="Arial" w:hAnsi="Arial" w:cs="Arial"/>
                <w:b/>
                <w:sz w:val="20"/>
                <w:szCs w:val="20"/>
              </w:rPr>
              <w:t>vrednost</w:t>
            </w:r>
            <w:r w:rsidR="002A158C">
              <w:rPr>
                <w:rFonts w:ascii="Arial" w:hAnsi="Arial" w:cs="Arial"/>
                <w:b/>
                <w:sz w:val="20"/>
                <w:szCs w:val="20"/>
              </w:rPr>
              <w:t xml:space="preserve"> </w:t>
            </w:r>
            <w:r w:rsidRPr="009E0549">
              <w:rPr>
                <w:rFonts w:ascii="Arial" w:hAnsi="Arial" w:cs="Arial"/>
                <w:b/>
                <w:sz w:val="20"/>
                <w:szCs w:val="20"/>
              </w:rPr>
              <w:t>v EUR z DDV</w:t>
            </w:r>
            <w:r w:rsidR="00024B57">
              <w:rPr>
                <w:rFonts w:ascii="Arial" w:hAnsi="Arial" w:cs="Arial"/>
                <w:b/>
                <w:sz w:val="20"/>
                <w:szCs w:val="20"/>
              </w:rPr>
              <w:t>:</w:t>
            </w:r>
          </w:p>
        </w:tc>
        <w:tc>
          <w:tcPr>
            <w:tcW w:w="2268"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481A79BF" w14:textId="77777777" w:rsidR="00B54B61" w:rsidRDefault="00B54B61" w:rsidP="000A375C">
      <w:pPr>
        <w:autoSpaceDE w:val="0"/>
        <w:autoSpaceDN w:val="0"/>
        <w:adjustRightInd w:val="0"/>
        <w:spacing w:after="0" w:line="240" w:lineRule="auto"/>
        <w:jc w:val="both"/>
        <w:rPr>
          <w:rFonts w:ascii="Arial" w:hAnsi="Arial" w:cs="Arial"/>
          <w:color w:val="000000" w:themeColor="text1"/>
          <w:sz w:val="20"/>
          <w:szCs w:val="20"/>
        </w:rPr>
      </w:pPr>
    </w:p>
    <w:p w14:paraId="4235D5C6" w14:textId="7801987E" w:rsidR="000A375C" w:rsidRPr="00B32A0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00B54B61">
        <w:rPr>
          <w:rFonts w:ascii="Arial" w:hAnsi="Arial" w:cs="Arial"/>
          <w:color w:val="000000"/>
          <w:sz w:val="20"/>
          <w:szCs w:val="20"/>
        </w:rPr>
        <w:t>nespremenljiv</w:t>
      </w:r>
      <w:r w:rsidR="00FC3ED3">
        <w:rPr>
          <w:rFonts w:ascii="Arial" w:hAnsi="Arial" w:cs="Arial"/>
          <w:color w:val="000000"/>
          <w:sz w:val="20"/>
          <w:szCs w:val="20"/>
        </w:rPr>
        <w:t>a</w:t>
      </w:r>
      <w:r w:rsidR="00B54B61" w:rsidRPr="00B32A00">
        <w:rPr>
          <w:rFonts w:ascii="Arial" w:hAnsi="Arial" w:cs="Arial"/>
          <w:sz w:val="20"/>
          <w:szCs w:val="20"/>
        </w:rPr>
        <w:t xml:space="preserve">. </w:t>
      </w:r>
      <w:r w:rsidRPr="00B32A00">
        <w:rPr>
          <w:rFonts w:ascii="Arial" w:hAnsi="Arial" w:cs="Arial"/>
          <w:sz w:val="20"/>
          <w:szCs w:val="20"/>
        </w:rPr>
        <w:t xml:space="preserve">V ceni so zajeti vsi stroški, ki bodo nastali z izvedbo predmetnega naročila. </w:t>
      </w:r>
      <w:r w:rsidR="00B54B61" w:rsidRPr="00B32A00">
        <w:rPr>
          <w:rFonts w:ascii="Arial" w:hAnsi="Arial" w:cs="Arial"/>
          <w:sz w:val="20"/>
          <w:szCs w:val="20"/>
        </w:rPr>
        <w:t>Podražitve so vključene v pogodbeno ceno.</w:t>
      </w:r>
    </w:p>
    <w:p w14:paraId="42F2F178" w14:textId="7F500323" w:rsidR="00E86C68" w:rsidRDefault="00E86C68" w:rsidP="000A375C">
      <w:pPr>
        <w:spacing w:after="0" w:line="240" w:lineRule="auto"/>
        <w:jc w:val="both"/>
        <w:rPr>
          <w:rFonts w:ascii="Arial" w:hAnsi="Arial" w:cs="Arial"/>
          <w:sz w:val="20"/>
          <w:szCs w:val="20"/>
        </w:rPr>
      </w:pPr>
    </w:p>
    <w:p w14:paraId="67B12144" w14:textId="77777777" w:rsidR="00281CDB" w:rsidRPr="00801A92" w:rsidRDefault="00281CDB" w:rsidP="00281CDB">
      <w:pPr>
        <w:spacing w:after="0" w:line="240" w:lineRule="auto"/>
        <w:jc w:val="both"/>
        <w:rPr>
          <w:rFonts w:ascii="Arial" w:hAnsi="Arial" w:cs="Arial"/>
          <w:sz w:val="20"/>
          <w:szCs w:val="20"/>
        </w:rPr>
      </w:pPr>
      <w:r w:rsidRPr="00801A92">
        <w:rPr>
          <w:rFonts w:ascii="Arial" w:hAnsi="Arial" w:cs="Arial"/>
          <w:sz w:val="20"/>
          <w:szCs w:val="20"/>
        </w:rPr>
        <w:lastRenderedPageBreak/>
        <w:t xml:space="preserve">Obračun izvedenih del se izvede po dejansko opravljenih količinah skladno s podpisanim gradbenim dnevnikom in knjigo obračuna, katera mora biti potrjena s strani nadzora. Obračun se izvede po cenah na EM iz predračuna. </w:t>
      </w:r>
    </w:p>
    <w:p w14:paraId="3B95614F" w14:textId="77777777" w:rsidR="00E45C3C" w:rsidRPr="00B32A00" w:rsidRDefault="00E45C3C" w:rsidP="000A375C">
      <w:pPr>
        <w:spacing w:after="0" w:line="240" w:lineRule="auto"/>
        <w:jc w:val="both"/>
        <w:rPr>
          <w:rFonts w:ascii="Arial" w:hAnsi="Arial" w:cs="Arial"/>
          <w:sz w:val="20"/>
          <w:szCs w:val="20"/>
        </w:rPr>
      </w:pPr>
    </w:p>
    <w:p w14:paraId="6DB7D28E" w14:textId="2F4CEA22" w:rsidR="000A375C" w:rsidRPr="005D7B9C" w:rsidRDefault="00BD67B3" w:rsidP="000A375C">
      <w:pPr>
        <w:spacing w:after="0" w:line="240" w:lineRule="auto"/>
        <w:jc w:val="both"/>
        <w:rPr>
          <w:rFonts w:ascii="Arial" w:hAnsi="Arial" w:cs="Arial"/>
          <w:b/>
          <w:color w:val="000000" w:themeColor="text1"/>
          <w:sz w:val="20"/>
          <w:szCs w:val="20"/>
        </w:rPr>
      </w:pPr>
      <w:r w:rsidRPr="005D7B9C">
        <w:rPr>
          <w:rFonts w:ascii="Arial" w:hAnsi="Arial" w:cs="Arial"/>
          <w:b/>
          <w:color w:val="000000" w:themeColor="text1"/>
          <w:sz w:val="20"/>
          <w:szCs w:val="20"/>
        </w:rPr>
        <w:t>Lokacije izvedbe</w:t>
      </w:r>
      <w:r w:rsidR="000A375C" w:rsidRPr="005D7B9C">
        <w:rPr>
          <w:rFonts w:ascii="Arial" w:hAnsi="Arial" w:cs="Arial"/>
          <w:b/>
          <w:color w:val="000000" w:themeColor="text1"/>
          <w:sz w:val="20"/>
          <w:szCs w:val="20"/>
        </w:rPr>
        <w:t>:</w:t>
      </w:r>
    </w:p>
    <w:p w14:paraId="24C0D77C" w14:textId="77777777" w:rsidR="00E158E5" w:rsidRPr="00187705" w:rsidRDefault="00E158E5" w:rsidP="00E158E5">
      <w:pPr>
        <w:pStyle w:val="Odstavekseznama"/>
        <w:numPr>
          <w:ilvl w:val="0"/>
          <w:numId w:val="5"/>
        </w:numPr>
        <w:tabs>
          <w:tab w:val="left" w:pos="2358"/>
        </w:tabs>
        <w:spacing w:after="0" w:line="240" w:lineRule="auto"/>
        <w:rPr>
          <w:rFonts w:ascii="Arial" w:hAnsi="Arial" w:cs="Arial"/>
          <w:sz w:val="20"/>
          <w:szCs w:val="20"/>
        </w:rPr>
      </w:pPr>
      <w:r w:rsidRPr="00187705">
        <w:rPr>
          <w:rFonts w:ascii="Arial" w:hAnsi="Arial" w:cs="Arial"/>
          <w:sz w:val="20"/>
          <w:szCs w:val="20"/>
        </w:rPr>
        <w:t xml:space="preserve">Od km 44+600 do km 44+800 proge Jesenice – Sežana. </w:t>
      </w:r>
    </w:p>
    <w:p w14:paraId="75FCB33A" w14:textId="77777777" w:rsidR="004954C6" w:rsidRPr="009E0549" w:rsidRDefault="004954C6" w:rsidP="000A375C">
      <w:pPr>
        <w:tabs>
          <w:tab w:val="left" w:pos="2358"/>
        </w:tabs>
        <w:spacing w:after="0" w:line="240" w:lineRule="auto"/>
        <w:rPr>
          <w:rFonts w:ascii="Arial" w:hAnsi="Arial" w:cs="Arial"/>
          <w:b/>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B54948E" w14:textId="77777777" w:rsidR="00024B57" w:rsidRPr="00281CDB" w:rsidRDefault="00E86C68" w:rsidP="00281CDB">
      <w:pPr>
        <w:tabs>
          <w:tab w:val="left" w:pos="851"/>
        </w:tabs>
        <w:spacing w:line="240" w:lineRule="auto"/>
        <w:jc w:val="both"/>
        <w:rPr>
          <w:rFonts w:ascii="Arial" w:hAnsi="Arial" w:cs="Arial"/>
          <w:b/>
          <w:noProof/>
          <w:sz w:val="20"/>
          <w:szCs w:val="20"/>
        </w:rPr>
      </w:pPr>
      <w:r w:rsidRPr="00281CDB">
        <w:rPr>
          <w:rFonts w:ascii="Arial" w:hAnsi="Arial" w:cs="Arial"/>
          <w:b/>
          <w:sz w:val="20"/>
          <w:szCs w:val="20"/>
        </w:rPr>
        <w:t>Rok za izvedbo pogodbenih obveznosti:</w:t>
      </w:r>
    </w:p>
    <w:p w14:paraId="43D33DA6" w14:textId="28E5BE6A" w:rsidR="00C22971" w:rsidRPr="00247040" w:rsidRDefault="00C22971" w:rsidP="00C22971">
      <w:pPr>
        <w:tabs>
          <w:tab w:val="left" w:pos="851"/>
        </w:tabs>
        <w:spacing w:before="240" w:after="120" w:line="240" w:lineRule="auto"/>
        <w:jc w:val="both"/>
        <w:rPr>
          <w:rFonts w:ascii="Arial" w:hAnsi="Arial" w:cs="Arial"/>
          <w:noProof/>
          <w:sz w:val="20"/>
          <w:szCs w:val="20"/>
        </w:rPr>
      </w:pPr>
      <w:r w:rsidRPr="00247040">
        <w:rPr>
          <w:rFonts w:ascii="Arial" w:hAnsi="Arial" w:cs="Arial"/>
          <w:noProof/>
          <w:sz w:val="20"/>
          <w:szCs w:val="20"/>
        </w:rPr>
        <w:t>Dela se izvedejo v času predvidene zapore od 29.09.2025 do 30.10.2025, z možnostjo podaljšanja</w:t>
      </w:r>
      <w:r w:rsidR="00247040" w:rsidRPr="00247040">
        <w:rPr>
          <w:rFonts w:ascii="Arial" w:hAnsi="Arial" w:cs="Arial"/>
          <w:noProof/>
          <w:sz w:val="20"/>
          <w:szCs w:val="20"/>
        </w:rPr>
        <w:t>,</w:t>
      </w:r>
      <w:r w:rsidRPr="00247040">
        <w:rPr>
          <w:rFonts w:ascii="Arial" w:hAnsi="Arial" w:cs="Arial"/>
          <w:noProof/>
          <w:sz w:val="20"/>
          <w:szCs w:val="20"/>
        </w:rPr>
        <w:t xml:space="preserve"> vendar najkasneje do dne  25.11.2025.</w:t>
      </w:r>
    </w:p>
    <w:p w14:paraId="7EE00DAE" w14:textId="6523C44A" w:rsidR="00281CDB" w:rsidRPr="00247040" w:rsidRDefault="00281CDB" w:rsidP="00281CDB">
      <w:pPr>
        <w:pStyle w:val="Pripombabesedilo"/>
        <w:jc w:val="both"/>
        <w:rPr>
          <w:rFonts w:ascii="Arial" w:hAnsi="Arial" w:cs="Arial"/>
          <w:sz w:val="20"/>
        </w:rPr>
      </w:pPr>
      <w:r w:rsidRPr="00247040">
        <w:rPr>
          <w:rFonts w:ascii="Arial" w:hAnsi="Arial" w:cs="Arial"/>
          <w:sz w:val="20"/>
        </w:rPr>
        <w:t>Prevzem del se izvede v skladu s točko V. P</w:t>
      </w:r>
      <w:r w:rsidR="00B94DEE" w:rsidRPr="00247040">
        <w:rPr>
          <w:rFonts w:ascii="Arial" w:hAnsi="Arial" w:cs="Arial"/>
          <w:sz w:val="20"/>
        </w:rPr>
        <w:t>revzem del</w:t>
      </w:r>
      <w:r w:rsidRPr="00247040">
        <w:rPr>
          <w:rFonts w:ascii="Arial" w:hAnsi="Arial" w:cs="Arial"/>
          <w:sz w:val="20"/>
        </w:rPr>
        <w:t xml:space="preserve"> te pogodbe.</w:t>
      </w:r>
    </w:p>
    <w:p w14:paraId="634F5D44" w14:textId="52CC6F8D" w:rsidR="000A375C" w:rsidRPr="005D7B9C" w:rsidRDefault="000A375C" w:rsidP="005D7B9C">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6501B9">
        <w:rPr>
          <w:rFonts w:ascii="Arial" w:hAnsi="Arial" w:cs="Arial"/>
          <w:color w:val="000000" w:themeColor="text1"/>
          <w:sz w:val="20"/>
          <w:szCs w:val="20"/>
        </w:rPr>
        <w:t>5</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r w:rsidR="00446372">
        <w:rPr>
          <w:rFonts w:ascii="Arial" w:hAnsi="Arial" w:cs="Arial"/>
          <w:color w:val="000000" w:themeColor="text1"/>
          <w:sz w:val="20"/>
          <w:szCs w:val="20"/>
        </w:rPr>
        <w:t>.</w:t>
      </w: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54336EDD" w14:textId="23DD6451" w:rsidR="000A375C" w:rsidRPr="0083574E" w:rsidRDefault="000A375C" w:rsidP="0083574E">
      <w:pPr>
        <w:spacing w:after="0" w:line="240" w:lineRule="auto"/>
        <w:jc w:val="center"/>
        <w:rPr>
          <w:rFonts w:ascii="Arial" w:hAnsi="Arial" w:cs="Arial"/>
          <w:b/>
          <w:sz w:val="20"/>
          <w:szCs w:val="20"/>
        </w:rPr>
      </w:pPr>
      <w:r w:rsidRPr="009E0549">
        <w:rPr>
          <w:rFonts w:ascii="Arial" w:hAnsi="Arial" w:cs="Arial"/>
          <w:b/>
          <w:sz w:val="20"/>
          <w:szCs w:val="20"/>
        </w:rPr>
        <w:t>4. člen</w:t>
      </w:r>
    </w:p>
    <w:p w14:paraId="3E65733C" w14:textId="4976CD65" w:rsidR="00FF0E5C" w:rsidRPr="00247040" w:rsidRDefault="00FF0E5C" w:rsidP="00FF0E5C">
      <w:pPr>
        <w:pStyle w:val="Telobesedila"/>
        <w:jc w:val="both"/>
        <w:rPr>
          <w:rFonts w:ascii="Arial" w:hAnsi="Arial" w:cs="Arial"/>
          <w:sz w:val="20"/>
          <w:szCs w:val="20"/>
        </w:rPr>
      </w:pPr>
      <w:r w:rsidRPr="00247040">
        <w:rPr>
          <w:rFonts w:ascii="Arial" w:hAnsi="Arial" w:cs="Arial"/>
          <w:sz w:val="20"/>
          <w:szCs w:val="20"/>
        </w:rPr>
        <w:t>Za opravljena dela je izvajalec dolžan izstaviti končno obračunsko situacijo na osnovi dejansko opravljenih količin in po odobrenih enotnih cenah. Končno obračunsko situacijo bo izvajalec izstavil po dokončanju pogodbenih del, po tehničnem pregledu ter odpravi pomanjkljivosti in opravljenem prevzemu. Naročnik je dolžan potrditi situacijo v 8 dneh od njenega uradnega prejema. V kolikor situacija v 8 dneh od uradnega prejema ni zavrnjena, se šteje, kot da jo je naročnik potrdil.</w:t>
      </w:r>
    </w:p>
    <w:p w14:paraId="5430F0AC" w14:textId="55028F33" w:rsidR="000A375C" w:rsidRPr="009E0549" w:rsidRDefault="000A375C" w:rsidP="000A375C">
      <w:pPr>
        <w:pStyle w:val="Telobesedila"/>
        <w:jc w:val="both"/>
        <w:rPr>
          <w:rFonts w:ascii="Arial" w:hAnsi="Arial" w:cs="Arial"/>
          <w:sz w:val="20"/>
          <w:szCs w:val="20"/>
        </w:rPr>
      </w:pPr>
      <w:r w:rsidRPr="00E15B3B">
        <w:rPr>
          <w:rFonts w:ascii="Arial" w:hAnsi="Arial" w:cs="Arial"/>
          <w:sz w:val="20"/>
          <w:szCs w:val="20"/>
        </w:rPr>
        <w:t>Izvajalec je dolžan izstaviti račun za opravljen</w:t>
      </w:r>
      <w:r w:rsidR="00900E5C">
        <w:rPr>
          <w:rFonts w:ascii="Arial" w:hAnsi="Arial" w:cs="Arial"/>
          <w:sz w:val="20"/>
          <w:szCs w:val="20"/>
        </w:rPr>
        <w:t xml:space="preserve">a </w:t>
      </w:r>
      <w:r w:rsidR="00900E5C" w:rsidRPr="00214AFC">
        <w:rPr>
          <w:rFonts w:ascii="Arial" w:hAnsi="Arial" w:cs="Arial"/>
          <w:sz w:val="20"/>
          <w:szCs w:val="20"/>
        </w:rPr>
        <w:t>dela</w:t>
      </w:r>
      <w:r w:rsidRPr="00214AFC">
        <w:rPr>
          <w:rFonts w:ascii="Arial" w:hAnsi="Arial" w:cs="Arial"/>
          <w:sz w:val="20"/>
          <w:szCs w:val="20"/>
        </w:rPr>
        <w:t>, najkasneje v roku 8 dni od opravl</w:t>
      </w:r>
      <w:r w:rsidR="00900E5C" w:rsidRPr="00214AFC">
        <w:rPr>
          <w:rFonts w:ascii="Arial" w:hAnsi="Arial" w:cs="Arial"/>
          <w:sz w:val="20"/>
          <w:szCs w:val="20"/>
        </w:rPr>
        <w:t>jenih del</w:t>
      </w:r>
      <w:r w:rsidRPr="00214AFC">
        <w:rPr>
          <w:rFonts w:ascii="Arial" w:hAnsi="Arial" w:cs="Arial"/>
          <w:sz w:val="20"/>
          <w:szCs w:val="20"/>
        </w:rPr>
        <w:t xml:space="preserve"> in mu </w:t>
      </w:r>
      <w:r w:rsidRPr="009E0549">
        <w:rPr>
          <w:rFonts w:ascii="Arial" w:hAnsi="Arial" w:cs="Arial"/>
          <w:sz w:val="20"/>
          <w:szCs w:val="20"/>
        </w:rPr>
        <w:t>priložiti naslednje dokumente:</w:t>
      </w:r>
    </w:p>
    <w:p w14:paraId="7F473447" w14:textId="1D34054F" w:rsidR="000A375C" w:rsidRPr="0078529E" w:rsidRDefault="000A375C" w:rsidP="00556B7D">
      <w:pPr>
        <w:pStyle w:val="Telobesedila"/>
        <w:numPr>
          <w:ilvl w:val="0"/>
          <w:numId w:val="25"/>
        </w:numPr>
        <w:spacing w:after="0"/>
        <w:jc w:val="both"/>
        <w:rPr>
          <w:rFonts w:ascii="Arial" w:hAnsi="Arial" w:cs="Arial"/>
          <w:sz w:val="20"/>
          <w:szCs w:val="20"/>
        </w:rPr>
      </w:pPr>
      <w:r w:rsidRPr="0083574E">
        <w:rPr>
          <w:rFonts w:ascii="Arial" w:hAnsi="Arial" w:cs="Arial"/>
          <w:color w:val="000000" w:themeColor="text1"/>
          <w:sz w:val="20"/>
          <w:szCs w:val="20"/>
        </w:rPr>
        <w:t>spe</w:t>
      </w:r>
      <w:r w:rsidR="00C530D5">
        <w:rPr>
          <w:rFonts w:ascii="Arial" w:hAnsi="Arial" w:cs="Arial"/>
          <w:color w:val="000000" w:themeColor="text1"/>
          <w:sz w:val="20"/>
          <w:szCs w:val="20"/>
        </w:rPr>
        <w:t>cifikacijo</w:t>
      </w:r>
      <w:r w:rsidR="0078529E">
        <w:rPr>
          <w:rFonts w:ascii="Arial" w:hAnsi="Arial" w:cs="Arial"/>
          <w:color w:val="000000" w:themeColor="text1"/>
          <w:sz w:val="20"/>
          <w:szCs w:val="20"/>
        </w:rPr>
        <w:t xml:space="preserve"> opravljenih </w:t>
      </w:r>
      <w:r w:rsidR="00C958CE" w:rsidRPr="00214AFC">
        <w:rPr>
          <w:rFonts w:ascii="Arial" w:hAnsi="Arial" w:cs="Arial"/>
          <w:sz w:val="20"/>
          <w:szCs w:val="20"/>
        </w:rPr>
        <w:t>del</w:t>
      </w:r>
      <w:r w:rsidR="0078529E" w:rsidRPr="00214AFC">
        <w:rPr>
          <w:rFonts w:ascii="Arial" w:hAnsi="Arial" w:cs="Arial"/>
          <w:sz w:val="20"/>
          <w:szCs w:val="20"/>
        </w:rPr>
        <w:t>,</w:t>
      </w:r>
    </w:p>
    <w:p w14:paraId="3FF1A7F0" w14:textId="081B516F" w:rsidR="0078529E" w:rsidRPr="00247040" w:rsidRDefault="0078529E" w:rsidP="00556B7D">
      <w:pPr>
        <w:pStyle w:val="Telobesedila"/>
        <w:numPr>
          <w:ilvl w:val="0"/>
          <w:numId w:val="25"/>
        </w:numPr>
        <w:spacing w:after="0"/>
        <w:jc w:val="both"/>
        <w:rPr>
          <w:rFonts w:ascii="Arial" w:hAnsi="Arial" w:cs="Arial"/>
          <w:sz w:val="20"/>
          <w:szCs w:val="20"/>
        </w:rPr>
      </w:pPr>
      <w:r w:rsidRPr="00247040">
        <w:rPr>
          <w:rFonts w:ascii="Arial" w:hAnsi="Arial" w:cs="Arial"/>
          <w:sz w:val="20"/>
          <w:szCs w:val="20"/>
        </w:rPr>
        <w:t>zapisnik</w:t>
      </w:r>
      <w:r w:rsidR="00D00085" w:rsidRPr="00247040">
        <w:rPr>
          <w:rFonts w:ascii="Arial" w:hAnsi="Arial" w:cs="Arial"/>
          <w:sz w:val="20"/>
          <w:szCs w:val="20"/>
        </w:rPr>
        <w:t xml:space="preserve"> o </w:t>
      </w:r>
      <w:r w:rsidR="00E41708" w:rsidRPr="00247040">
        <w:rPr>
          <w:rFonts w:ascii="Arial" w:hAnsi="Arial" w:cs="Arial"/>
          <w:sz w:val="20"/>
          <w:szCs w:val="20"/>
        </w:rPr>
        <w:t xml:space="preserve">končnem </w:t>
      </w:r>
      <w:r w:rsidR="00D00085" w:rsidRPr="00247040">
        <w:rPr>
          <w:rFonts w:ascii="Arial" w:hAnsi="Arial" w:cs="Arial"/>
          <w:sz w:val="20"/>
          <w:szCs w:val="20"/>
        </w:rPr>
        <w:t xml:space="preserve">prevzemu </w:t>
      </w:r>
      <w:r w:rsidR="002A2FB4" w:rsidRPr="00247040">
        <w:rPr>
          <w:rFonts w:ascii="Arial" w:hAnsi="Arial" w:cs="Arial"/>
          <w:sz w:val="20"/>
          <w:szCs w:val="20"/>
        </w:rPr>
        <w:t xml:space="preserve">opravljenih </w:t>
      </w:r>
      <w:r w:rsidR="00D00085" w:rsidRPr="00247040">
        <w:rPr>
          <w:rFonts w:ascii="Arial" w:hAnsi="Arial" w:cs="Arial"/>
          <w:sz w:val="20"/>
          <w:szCs w:val="20"/>
        </w:rPr>
        <w:t>del</w:t>
      </w:r>
      <w:r w:rsidR="00AC194F" w:rsidRPr="00247040">
        <w:rPr>
          <w:rFonts w:ascii="Arial" w:hAnsi="Arial" w:cs="Arial"/>
          <w:sz w:val="20"/>
          <w:szCs w:val="20"/>
        </w:rPr>
        <w:t>, podpisan s strani predstavnika naročnika, nadzora in predstavnika izvajalca.</w:t>
      </w:r>
    </w:p>
    <w:p w14:paraId="709D0C77" w14:textId="77777777" w:rsidR="0083574E" w:rsidRPr="0083574E" w:rsidRDefault="0083574E" w:rsidP="0083574E">
      <w:pPr>
        <w:pStyle w:val="Telobesedila"/>
        <w:spacing w:after="0"/>
        <w:ind w:left="1080"/>
        <w:jc w:val="both"/>
        <w:rPr>
          <w:rFonts w:ascii="Arial" w:hAnsi="Arial" w:cs="Arial"/>
          <w:sz w:val="20"/>
          <w:szCs w:val="20"/>
        </w:rPr>
      </w:pPr>
    </w:p>
    <w:p w14:paraId="69AD8931" w14:textId="3C88E59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r w:rsidR="008F07DD">
        <w:rPr>
          <w:rFonts w:ascii="Arial" w:hAnsi="Arial" w:cs="Arial"/>
          <w:sz w:val="20"/>
          <w:szCs w:val="20"/>
        </w:rPr>
        <w:t>………………..</w:t>
      </w:r>
    </w:p>
    <w:p w14:paraId="10BC562D" w14:textId="77777777" w:rsidR="00B96049" w:rsidRDefault="00B96049" w:rsidP="000A375C">
      <w:pPr>
        <w:pStyle w:val="Telobesedila"/>
        <w:spacing w:after="0"/>
        <w:jc w:val="both"/>
        <w:rPr>
          <w:rFonts w:ascii="Arial" w:hAnsi="Arial" w:cs="Arial"/>
          <w:sz w:val="20"/>
          <w:szCs w:val="20"/>
        </w:rPr>
      </w:pPr>
    </w:p>
    <w:p w14:paraId="41751151" w14:textId="0FBE407B"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769CB71A" w14:textId="735C43AD" w:rsidR="00B15672" w:rsidRPr="005D7B9C"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III. a PODIZVAJALCI</w:t>
      </w:r>
    </w:p>
    <w:p w14:paraId="48717D7C" w14:textId="7777777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 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6576A170" w:rsidR="000A375C" w:rsidRPr="00247040"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1._____________________________________________________________(naziv, polni naslov, matična številka, davčna </w:t>
      </w:r>
      <w:r w:rsidRPr="00247040">
        <w:rPr>
          <w:rFonts w:ascii="Arial" w:hAnsi="Arial" w:cs="Arial"/>
          <w:sz w:val="20"/>
          <w:szCs w:val="20"/>
        </w:rPr>
        <w:t>številka</w:t>
      </w:r>
      <w:r w:rsidR="00A322B8" w:rsidRPr="00247040">
        <w:rPr>
          <w:rFonts w:ascii="Arial" w:hAnsi="Arial" w:cs="Arial"/>
          <w:sz w:val="20"/>
          <w:szCs w:val="20"/>
        </w:rPr>
        <w:t>/ID za DDV</w:t>
      </w:r>
      <w:r w:rsidRPr="00247040">
        <w:rPr>
          <w:rFonts w:ascii="Arial" w:hAnsi="Arial" w:cs="Arial"/>
          <w:sz w:val="20"/>
          <w:szCs w:val="20"/>
        </w:rPr>
        <w:t xml:space="preserve"> in transakcijski račun)</w:t>
      </w:r>
    </w:p>
    <w:p w14:paraId="6C81E649" w14:textId="77777777" w:rsidR="000A375C" w:rsidRPr="00247040" w:rsidRDefault="000A375C" w:rsidP="000A375C">
      <w:pPr>
        <w:spacing w:after="0" w:line="240" w:lineRule="auto"/>
        <w:jc w:val="both"/>
        <w:rPr>
          <w:rFonts w:ascii="Arial" w:hAnsi="Arial" w:cs="Arial"/>
          <w:sz w:val="20"/>
          <w:szCs w:val="20"/>
        </w:rPr>
      </w:pPr>
      <w:r w:rsidRPr="00247040">
        <w:rPr>
          <w:rFonts w:ascii="Arial" w:hAnsi="Arial" w:cs="Arial"/>
          <w:sz w:val="20"/>
          <w:szCs w:val="20"/>
        </w:rPr>
        <w:t>- vrsta del, ki jih bo izvedel podizvajalec in vsaka vrsta blaga, ki ga bo dobavil podizvajalec</w:t>
      </w:r>
    </w:p>
    <w:p w14:paraId="4E6C7A00" w14:textId="77777777" w:rsidR="000A375C" w:rsidRPr="00247040" w:rsidRDefault="000A375C" w:rsidP="000A375C">
      <w:pPr>
        <w:spacing w:after="0" w:line="240" w:lineRule="auto"/>
        <w:jc w:val="both"/>
        <w:rPr>
          <w:rFonts w:ascii="Arial" w:hAnsi="Arial" w:cs="Arial"/>
          <w:sz w:val="20"/>
          <w:szCs w:val="20"/>
        </w:rPr>
      </w:pPr>
      <w:r w:rsidRPr="00247040">
        <w:rPr>
          <w:rFonts w:ascii="Arial" w:hAnsi="Arial" w:cs="Arial"/>
          <w:sz w:val="20"/>
          <w:szCs w:val="20"/>
        </w:rPr>
        <w:t>………………………………………………………………………………………………………</w:t>
      </w:r>
    </w:p>
    <w:p w14:paraId="32913907" w14:textId="77777777" w:rsidR="000A375C" w:rsidRPr="00247040" w:rsidRDefault="000A375C" w:rsidP="000A375C">
      <w:pPr>
        <w:spacing w:after="0" w:line="240" w:lineRule="auto"/>
        <w:jc w:val="both"/>
        <w:rPr>
          <w:rFonts w:ascii="Arial" w:hAnsi="Arial" w:cs="Arial"/>
          <w:sz w:val="20"/>
          <w:szCs w:val="20"/>
        </w:rPr>
      </w:pPr>
      <w:r w:rsidRPr="00247040">
        <w:rPr>
          <w:rFonts w:ascii="Arial" w:hAnsi="Arial" w:cs="Arial"/>
          <w:sz w:val="20"/>
          <w:szCs w:val="20"/>
        </w:rPr>
        <w:t>- predmet, količina, vrednost izvedbe del:</w:t>
      </w:r>
    </w:p>
    <w:p w14:paraId="08459205" w14:textId="77777777" w:rsidR="000A375C" w:rsidRPr="00247040" w:rsidRDefault="000A375C" w:rsidP="000A375C">
      <w:pPr>
        <w:spacing w:after="0" w:line="240" w:lineRule="auto"/>
        <w:jc w:val="both"/>
        <w:rPr>
          <w:rFonts w:ascii="Arial" w:hAnsi="Arial" w:cs="Arial"/>
          <w:sz w:val="20"/>
          <w:szCs w:val="20"/>
        </w:rPr>
      </w:pPr>
      <w:r w:rsidRPr="00247040">
        <w:rPr>
          <w:rFonts w:ascii="Arial" w:hAnsi="Arial" w:cs="Arial"/>
          <w:sz w:val="20"/>
          <w:szCs w:val="20"/>
        </w:rPr>
        <w:t>………………………………………………………………………………………………</w:t>
      </w:r>
    </w:p>
    <w:p w14:paraId="6FFF8070" w14:textId="5CFEDC51" w:rsidR="000A375C" w:rsidRPr="009E0549" w:rsidRDefault="000A375C" w:rsidP="000A375C">
      <w:pPr>
        <w:spacing w:after="0" w:line="240" w:lineRule="auto"/>
        <w:jc w:val="both"/>
        <w:rPr>
          <w:rFonts w:ascii="Arial" w:hAnsi="Arial" w:cs="Arial"/>
          <w:color w:val="000000" w:themeColor="text1"/>
          <w:sz w:val="20"/>
          <w:szCs w:val="20"/>
        </w:rPr>
      </w:pPr>
      <w:r w:rsidRPr="00247040">
        <w:rPr>
          <w:rFonts w:ascii="Arial" w:hAnsi="Arial" w:cs="Arial"/>
          <w:sz w:val="20"/>
          <w:szCs w:val="20"/>
        </w:rPr>
        <w:t>2._____________________________________________________________(naziv, polni naslov, matična številka, davčna številka</w:t>
      </w:r>
      <w:r w:rsidR="00A322B8" w:rsidRPr="00247040">
        <w:rPr>
          <w:rFonts w:ascii="Arial" w:hAnsi="Arial" w:cs="Arial"/>
          <w:sz w:val="20"/>
          <w:szCs w:val="20"/>
        </w:rPr>
        <w:t>/ID za DDV</w:t>
      </w:r>
      <w:r w:rsidRPr="00247040">
        <w:rPr>
          <w:rFonts w:ascii="Arial" w:hAnsi="Arial" w:cs="Arial"/>
          <w:sz w:val="20"/>
          <w:szCs w:val="20"/>
        </w:rPr>
        <w:t xml:space="preserve"> in transakcijski </w:t>
      </w:r>
      <w:r w:rsidRPr="009E0549">
        <w:rPr>
          <w:rFonts w:ascii="Arial" w:hAnsi="Arial" w:cs="Arial"/>
          <w:color w:val="000000" w:themeColor="text1"/>
          <w:sz w:val="20"/>
          <w:szCs w:val="20"/>
        </w:rPr>
        <w:t>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lastRenderedPageBreak/>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C01FE">
        <w:rPr>
          <w:rFonts w:ascii="Arial" w:hAnsi="Arial" w:cs="Arial"/>
          <w:color w:val="000000" w:themeColor="text1"/>
          <w:sz w:val="20"/>
          <w:szCs w:val="20"/>
        </w:rPr>
        <w:t>ev</w:t>
      </w:r>
      <w:proofErr w:type="spellEnd"/>
      <w:r w:rsidRPr="00DC01FE">
        <w:rPr>
          <w:rFonts w:ascii="Arial" w:hAnsi="Arial" w:cs="Arial"/>
          <w:color w:val="000000" w:themeColor="text1"/>
          <w:sz w:val="20"/>
          <w:szCs w:val="20"/>
        </w:rPr>
        <w:t>.</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Podizvajalec, ki je v ponudbi zahteval neposredno plačilo v skladu z 94. členom ZJN-3, mora naročniku posredovati kopijo pogodbe, ki jo je sklenil z izvajalcem, v petih (5) dneh od sklenitve te pogodbe.</w:t>
      </w:r>
    </w:p>
    <w:p w14:paraId="7EE03D11" w14:textId="5ECB9CA6"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w:t>
      </w:r>
      <w:r w:rsidR="00C958CE" w:rsidRPr="00214AFC">
        <w:rPr>
          <w:rFonts w:ascii="Arial" w:hAnsi="Arial" w:cs="Arial"/>
          <w:sz w:val="20"/>
          <w:szCs w:val="20"/>
        </w:rPr>
        <w:t xml:space="preserve"> izvajalca </w:t>
      </w:r>
      <w:r w:rsidRPr="00DC01FE">
        <w:rPr>
          <w:rFonts w:ascii="Arial" w:hAnsi="Arial" w:cs="Arial"/>
          <w:color w:val="000000" w:themeColor="text1"/>
          <w:sz w:val="20"/>
          <w:szCs w:val="20"/>
        </w:rPr>
        <w:t>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4565E9FF"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w:t>
      </w:r>
      <w:r w:rsidR="00C958CE" w:rsidRPr="00214AFC">
        <w:rPr>
          <w:rFonts w:ascii="Arial" w:hAnsi="Arial" w:cs="Arial"/>
          <w:sz w:val="20"/>
          <w:szCs w:val="20"/>
        </w:rPr>
        <w:t>del</w:t>
      </w:r>
      <w:r w:rsidR="00C958CE">
        <w:rPr>
          <w:rFonts w:ascii="Arial" w:hAnsi="Arial" w:cs="Arial"/>
          <w:color w:val="000000" w:themeColor="text1"/>
          <w:sz w:val="20"/>
          <w:szCs w:val="20"/>
        </w:rPr>
        <w:t xml:space="preserve"> </w:t>
      </w:r>
      <w:r w:rsidRPr="00DC01FE">
        <w:rPr>
          <w:rFonts w:ascii="Arial" w:hAnsi="Arial" w:cs="Arial"/>
          <w:color w:val="000000" w:themeColor="text1"/>
          <w:sz w:val="20"/>
          <w:szCs w:val="20"/>
        </w:rPr>
        <w:t xml:space="preserve">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3A3782">
        <w:rPr>
          <w:rFonts w:ascii="Arial" w:hAnsi="Arial" w:cs="Arial"/>
          <w:sz w:val="20"/>
          <w:szCs w:val="20"/>
        </w:rPr>
        <w:t>4</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536F2886"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Izvajalec je izpolnil svoje obveznosti v trenutku, ko je v skladu s členom 1. izvedel</w:t>
      </w:r>
      <w:r w:rsidR="00C958CE">
        <w:rPr>
          <w:rFonts w:ascii="Arial" w:hAnsi="Arial" w:cs="Arial"/>
          <w:color w:val="000000" w:themeColor="text1"/>
          <w:sz w:val="20"/>
          <w:szCs w:val="20"/>
        </w:rPr>
        <w:t xml:space="preserve"> </w:t>
      </w:r>
      <w:r w:rsidR="00C958CE" w:rsidRPr="00214AFC">
        <w:rPr>
          <w:rFonts w:ascii="Arial" w:hAnsi="Arial" w:cs="Arial"/>
          <w:sz w:val="20"/>
          <w:szCs w:val="20"/>
        </w:rPr>
        <w:t>dela</w:t>
      </w:r>
      <w:r w:rsidRPr="00214AFC">
        <w:rPr>
          <w:rFonts w:ascii="Arial" w:hAnsi="Arial" w:cs="Arial"/>
          <w:sz w:val="20"/>
          <w:szCs w:val="20"/>
        </w:rPr>
        <w:t>,</w:t>
      </w:r>
      <w:r w:rsidRPr="00DC01FE">
        <w:rPr>
          <w:rFonts w:ascii="Arial" w:hAnsi="Arial" w:cs="Arial"/>
          <w:color w:val="000000" w:themeColor="text1"/>
          <w:sz w:val="20"/>
          <w:szCs w:val="20"/>
        </w:rPr>
        <w:t xml:space="preserve">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0C1A49F7" w:rsidR="000A375C" w:rsidRPr="0036452E" w:rsidRDefault="000A375C" w:rsidP="000A375C">
      <w:pPr>
        <w:spacing w:after="0" w:line="240" w:lineRule="auto"/>
        <w:rPr>
          <w:rFonts w:ascii="Arial" w:hAnsi="Arial" w:cs="Arial"/>
          <w:b/>
          <w:sz w:val="20"/>
          <w:szCs w:val="20"/>
        </w:rPr>
      </w:pPr>
      <w:r w:rsidRPr="0036452E">
        <w:rPr>
          <w:rFonts w:ascii="Arial" w:hAnsi="Arial" w:cs="Arial"/>
          <w:b/>
          <w:sz w:val="20"/>
          <w:szCs w:val="20"/>
        </w:rPr>
        <w:t xml:space="preserve">V. PREVZEM </w:t>
      </w:r>
      <w:r w:rsidR="00AA1059">
        <w:rPr>
          <w:rFonts w:ascii="Arial" w:hAnsi="Arial" w:cs="Arial"/>
          <w:b/>
          <w:sz w:val="20"/>
          <w:szCs w:val="20"/>
        </w:rPr>
        <w:t>DEL</w:t>
      </w:r>
    </w:p>
    <w:p w14:paraId="1202E896" w14:textId="77777777" w:rsidR="000A375C" w:rsidRPr="0036452E" w:rsidRDefault="000A375C" w:rsidP="000A375C">
      <w:pPr>
        <w:tabs>
          <w:tab w:val="left" w:pos="1365"/>
        </w:tabs>
        <w:spacing w:after="0" w:line="240" w:lineRule="auto"/>
        <w:jc w:val="center"/>
        <w:rPr>
          <w:rFonts w:ascii="Arial" w:hAnsi="Arial" w:cs="Arial"/>
          <w:b/>
          <w:sz w:val="20"/>
          <w:szCs w:val="20"/>
        </w:rPr>
      </w:pPr>
      <w:r w:rsidRPr="0036452E">
        <w:rPr>
          <w:rFonts w:ascii="Arial" w:hAnsi="Arial" w:cs="Arial"/>
          <w:b/>
          <w:sz w:val="20"/>
          <w:szCs w:val="20"/>
        </w:rPr>
        <w:t>8. člen</w:t>
      </w:r>
    </w:p>
    <w:p w14:paraId="14A17F1D" w14:textId="5A6C96B3" w:rsidR="000A375C" w:rsidRPr="00E352D3" w:rsidRDefault="000A375C" w:rsidP="000A375C">
      <w:pPr>
        <w:spacing w:after="0" w:line="240" w:lineRule="auto"/>
        <w:jc w:val="both"/>
        <w:rPr>
          <w:rFonts w:ascii="Arial" w:hAnsi="Arial" w:cs="Arial"/>
          <w:sz w:val="20"/>
          <w:szCs w:val="20"/>
        </w:rPr>
      </w:pPr>
      <w:r w:rsidRPr="0036452E">
        <w:rPr>
          <w:rFonts w:ascii="Arial" w:hAnsi="Arial" w:cs="Arial"/>
          <w:sz w:val="20"/>
          <w:szCs w:val="20"/>
        </w:rPr>
        <w:t>Po končani izvedbi</w:t>
      </w:r>
      <w:r w:rsidR="00C958CE">
        <w:rPr>
          <w:rFonts w:ascii="Arial" w:hAnsi="Arial" w:cs="Arial"/>
          <w:sz w:val="20"/>
          <w:szCs w:val="20"/>
        </w:rPr>
        <w:t xml:space="preserve"> </w:t>
      </w:r>
      <w:r w:rsidR="00C958CE" w:rsidRPr="00214AFC">
        <w:rPr>
          <w:rFonts w:ascii="Arial" w:hAnsi="Arial" w:cs="Arial"/>
          <w:sz w:val="20"/>
          <w:szCs w:val="20"/>
        </w:rPr>
        <w:t>del</w:t>
      </w:r>
      <w:r w:rsidR="00C958CE">
        <w:rPr>
          <w:rFonts w:ascii="Arial" w:hAnsi="Arial" w:cs="Arial"/>
          <w:sz w:val="20"/>
          <w:szCs w:val="20"/>
        </w:rPr>
        <w:t xml:space="preserve"> </w:t>
      </w:r>
      <w:r w:rsidRPr="0036452E">
        <w:rPr>
          <w:rFonts w:ascii="Arial" w:hAnsi="Arial" w:cs="Arial"/>
          <w:sz w:val="20"/>
          <w:szCs w:val="20"/>
        </w:rPr>
        <w:t xml:space="preserve">je potrebno </w:t>
      </w:r>
      <w:r w:rsidR="007238E4" w:rsidRPr="0036452E">
        <w:rPr>
          <w:rFonts w:ascii="Arial" w:hAnsi="Arial" w:cs="Arial"/>
          <w:sz w:val="20"/>
          <w:szCs w:val="20"/>
        </w:rPr>
        <w:t xml:space="preserve">izvesti primopredajo na podlagi zapisnika o tehničnem prevzemu, </w:t>
      </w:r>
      <w:r w:rsidRPr="0036452E">
        <w:rPr>
          <w:rFonts w:ascii="Arial" w:hAnsi="Arial" w:cs="Arial"/>
          <w:sz w:val="20"/>
          <w:szCs w:val="20"/>
        </w:rPr>
        <w:t>predložiti pisn</w:t>
      </w:r>
      <w:r w:rsidR="0036452E">
        <w:rPr>
          <w:rFonts w:ascii="Arial" w:hAnsi="Arial" w:cs="Arial"/>
          <w:sz w:val="20"/>
          <w:szCs w:val="20"/>
        </w:rPr>
        <w:t>o izjavo o dokončanju</w:t>
      </w:r>
      <w:r w:rsidR="00C958CE">
        <w:rPr>
          <w:rFonts w:ascii="Arial" w:hAnsi="Arial" w:cs="Arial"/>
          <w:sz w:val="20"/>
          <w:szCs w:val="20"/>
        </w:rPr>
        <w:t xml:space="preserve"> </w:t>
      </w:r>
      <w:r w:rsidR="00C958CE" w:rsidRPr="00214AFC">
        <w:rPr>
          <w:rFonts w:ascii="Arial" w:hAnsi="Arial" w:cs="Arial"/>
          <w:sz w:val="20"/>
          <w:szCs w:val="20"/>
        </w:rPr>
        <w:t>del</w:t>
      </w:r>
      <w:r w:rsidR="0036452E">
        <w:rPr>
          <w:rFonts w:ascii="Arial" w:hAnsi="Arial" w:cs="Arial"/>
          <w:sz w:val="20"/>
          <w:szCs w:val="20"/>
        </w:rPr>
        <w:t xml:space="preserve">, </w:t>
      </w:r>
      <w:r w:rsidR="0036452E" w:rsidRPr="003C394A">
        <w:rPr>
          <w:rFonts w:ascii="Arial" w:hAnsi="Arial" w:cs="Arial"/>
          <w:sz w:val="20"/>
          <w:szCs w:val="20"/>
        </w:rPr>
        <w:t xml:space="preserve">10 </w:t>
      </w:r>
      <w:r w:rsidRPr="003C394A">
        <w:rPr>
          <w:rFonts w:ascii="Arial" w:hAnsi="Arial" w:cs="Arial"/>
          <w:sz w:val="20"/>
          <w:szCs w:val="20"/>
        </w:rPr>
        <w:t xml:space="preserve">letno garancijsko izjavo </w:t>
      </w:r>
      <w:r w:rsidRPr="0036452E">
        <w:rPr>
          <w:rFonts w:ascii="Arial" w:hAnsi="Arial" w:cs="Arial"/>
          <w:sz w:val="20"/>
          <w:szCs w:val="20"/>
        </w:rPr>
        <w:t xml:space="preserve">za </w:t>
      </w:r>
      <w:r w:rsidRPr="00214AFC">
        <w:rPr>
          <w:rFonts w:ascii="Arial" w:hAnsi="Arial" w:cs="Arial"/>
          <w:sz w:val="20"/>
          <w:szCs w:val="20"/>
        </w:rPr>
        <w:t>izveden</w:t>
      </w:r>
      <w:r w:rsidR="00812C91" w:rsidRPr="00214AFC">
        <w:rPr>
          <w:rFonts w:ascii="Arial" w:hAnsi="Arial" w:cs="Arial"/>
          <w:sz w:val="20"/>
          <w:szCs w:val="20"/>
        </w:rPr>
        <w:t>a dela</w:t>
      </w:r>
      <w:r w:rsidRPr="00214AFC">
        <w:rPr>
          <w:rFonts w:ascii="Arial" w:hAnsi="Arial" w:cs="Arial"/>
          <w:sz w:val="20"/>
          <w:szCs w:val="20"/>
        </w:rPr>
        <w:t xml:space="preserve"> </w:t>
      </w:r>
      <w:r w:rsidRPr="0036452E">
        <w:rPr>
          <w:rFonts w:ascii="Arial" w:hAnsi="Arial" w:cs="Arial"/>
          <w:sz w:val="20"/>
          <w:szCs w:val="20"/>
        </w:rPr>
        <w:t xml:space="preserve">in vgrajeni material ter predložiti certifikate za vgrajeni material. </w:t>
      </w:r>
      <w:r w:rsidRPr="00E352D3">
        <w:rPr>
          <w:rFonts w:ascii="Arial" w:hAnsi="Arial" w:cs="Arial"/>
          <w:sz w:val="20"/>
          <w:szCs w:val="20"/>
        </w:rPr>
        <w:t>Ves material mora imeti dovoljenje za vgradnjo na Javni železniški infrastrukturi.</w:t>
      </w:r>
    </w:p>
    <w:p w14:paraId="12962CFE" w14:textId="77777777" w:rsidR="000A375C" w:rsidRPr="0036452E" w:rsidRDefault="000A375C" w:rsidP="000A375C">
      <w:pPr>
        <w:spacing w:after="0" w:line="240" w:lineRule="auto"/>
        <w:jc w:val="both"/>
        <w:rPr>
          <w:rFonts w:ascii="Arial" w:hAnsi="Arial" w:cs="Arial"/>
          <w:sz w:val="20"/>
          <w:szCs w:val="20"/>
        </w:rPr>
      </w:pPr>
    </w:p>
    <w:p w14:paraId="2648BB41" w14:textId="06A6CBD7"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 xml:space="preserve">Izvajalec naročniku ob uspešnem tehničnem prevzemu izroči </w:t>
      </w:r>
      <w:r w:rsidR="00FF0466" w:rsidRPr="00247040">
        <w:rPr>
          <w:rFonts w:ascii="Arial" w:hAnsi="Arial" w:cs="Arial"/>
          <w:sz w:val="20"/>
          <w:szCs w:val="20"/>
        </w:rPr>
        <w:t xml:space="preserve">vsa potrebna dokazila </w:t>
      </w:r>
      <w:r w:rsidRPr="00247040">
        <w:rPr>
          <w:rFonts w:ascii="Arial" w:hAnsi="Arial" w:cs="Arial"/>
          <w:sz w:val="20"/>
          <w:szCs w:val="20"/>
        </w:rPr>
        <w:t xml:space="preserve">ter ostalo dokumentacijo, ki je potrebna za morebitno uveljavljanje garancije v garancijskem roku za vgrajene materiale </w:t>
      </w:r>
      <w:r w:rsidRPr="0036452E">
        <w:rPr>
          <w:rFonts w:ascii="Arial" w:hAnsi="Arial" w:cs="Arial"/>
          <w:sz w:val="20"/>
          <w:szCs w:val="20"/>
        </w:rPr>
        <w:t>in elemente.</w:t>
      </w:r>
    </w:p>
    <w:p w14:paraId="4F44822E" w14:textId="77777777" w:rsidR="000A375C" w:rsidRPr="00446372" w:rsidRDefault="000A375C" w:rsidP="000A375C">
      <w:pPr>
        <w:spacing w:after="0" w:line="240" w:lineRule="auto"/>
        <w:jc w:val="both"/>
        <w:rPr>
          <w:rFonts w:ascii="Arial" w:hAnsi="Arial" w:cs="Arial"/>
          <w:color w:val="FF0000"/>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02B893E1" w14:textId="77777777" w:rsidR="002836DE" w:rsidRPr="002836DE" w:rsidRDefault="002836DE" w:rsidP="002836DE">
      <w:pPr>
        <w:spacing w:after="0" w:line="240" w:lineRule="auto"/>
        <w:jc w:val="both"/>
        <w:rPr>
          <w:rFonts w:ascii="Arial" w:hAnsi="Arial" w:cs="Arial"/>
          <w:color w:val="000000" w:themeColor="text1"/>
          <w:sz w:val="20"/>
          <w:szCs w:val="20"/>
        </w:rPr>
      </w:pPr>
      <w:r w:rsidRPr="002836DE">
        <w:rPr>
          <w:rFonts w:ascii="Arial" w:hAnsi="Arial" w:cs="Arial"/>
          <w:color w:val="000000" w:themeColor="text1"/>
          <w:sz w:val="20"/>
          <w:szCs w:val="20"/>
        </w:rPr>
        <w:t>Naročnik ob prisotnosti izvajalca komisijsko opravi interni tehnični pregled izvedenih del.</w:t>
      </w:r>
    </w:p>
    <w:p w14:paraId="15B8E2E8" w14:textId="2C72EC0D" w:rsidR="000A375C" w:rsidRPr="00B35004" w:rsidRDefault="002836DE" w:rsidP="00B35004">
      <w:pPr>
        <w:spacing w:after="0" w:line="240" w:lineRule="auto"/>
        <w:jc w:val="both"/>
        <w:rPr>
          <w:rFonts w:ascii="Arial" w:hAnsi="Arial" w:cs="Arial"/>
          <w:color w:val="000000" w:themeColor="text1"/>
          <w:sz w:val="20"/>
          <w:szCs w:val="20"/>
          <w:highlight w:val="yellow"/>
        </w:rPr>
      </w:pPr>
      <w:r w:rsidRPr="002836DE">
        <w:rPr>
          <w:rFonts w:ascii="Arial" w:hAnsi="Arial" w:cs="Arial"/>
          <w:color w:val="000000" w:themeColor="text1"/>
          <w:sz w:val="20"/>
          <w:szCs w:val="20"/>
        </w:rPr>
        <w:t>Pri prevzemu mora biti napisan zapisnik o primopredaji iz katerega je razvidno, da izvedba predmeta javnega naročila ustreza tehničnim zahtevam. Če se pri prevzemu ugotovi odstopanje med ponudbo in dejansko kvaliteto opravljenega predmeta javnega naročila se to zabeleži v zapisniku, v katerem se tudi navede rok odprave nepravilnosti in se ga posreduje izvajalcu.</w:t>
      </w: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C0340A" w:rsidRDefault="000A375C" w:rsidP="000A375C">
      <w:pPr>
        <w:spacing w:after="0" w:line="240" w:lineRule="auto"/>
        <w:jc w:val="both"/>
        <w:rPr>
          <w:rFonts w:ascii="Arial" w:hAnsi="Arial" w:cs="Arial"/>
          <w:b/>
          <w:sz w:val="20"/>
          <w:szCs w:val="20"/>
        </w:rPr>
      </w:pPr>
      <w:r w:rsidRPr="00C0340A">
        <w:rPr>
          <w:rFonts w:ascii="Arial" w:hAnsi="Arial" w:cs="Arial"/>
          <w:b/>
          <w:sz w:val="20"/>
          <w:szCs w:val="20"/>
        </w:rPr>
        <w:t>VI. REKLAMIRANJE KAKOVOSTI</w:t>
      </w:r>
    </w:p>
    <w:p w14:paraId="4E40ECAF" w14:textId="42AA76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0</w:t>
      </w:r>
      <w:r w:rsidR="000A375C" w:rsidRPr="009E0549">
        <w:rPr>
          <w:rFonts w:ascii="Arial" w:hAnsi="Arial" w:cs="Arial"/>
          <w:b/>
          <w:sz w:val="20"/>
          <w:szCs w:val="20"/>
        </w:rPr>
        <w:t>. člen</w:t>
      </w:r>
    </w:p>
    <w:p w14:paraId="3B1EC71C" w14:textId="4BDCE5DD" w:rsidR="000A375C" w:rsidRPr="00214AFC" w:rsidRDefault="00DF14B5" w:rsidP="000A375C">
      <w:pPr>
        <w:spacing w:after="0" w:line="240" w:lineRule="auto"/>
        <w:jc w:val="both"/>
        <w:rPr>
          <w:rFonts w:ascii="Arial" w:hAnsi="Arial" w:cs="Arial"/>
          <w:sz w:val="20"/>
          <w:szCs w:val="20"/>
        </w:rPr>
      </w:pPr>
      <w:r w:rsidRPr="00214AFC">
        <w:rPr>
          <w:rFonts w:ascii="Arial" w:hAnsi="Arial" w:cs="Arial"/>
          <w:sz w:val="20"/>
          <w:szCs w:val="20"/>
        </w:rPr>
        <w:t>Naročnik je dolžan grajati očitne napake takoj oziroma najpozneje pri primopredaji, skrite napake pa v roku 1 meseca od dneva, ko je bila napaka odkrita oziroma najpozneje v dveh letih od prevzema.</w:t>
      </w:r>
    </w:p>
    <w:p w14:paraId="26C93DFD" w14:textId="77777777" w:rsidR="000A375C" w:rsidRPr="00DF14B5" w:rsidRDefault="000A375C" w:rsidP="000A375C">
      <w:pPr>
        <w:spacing w:after="0" w:line="240" w:lineRule="auto"/>
        <w:jc w:val="both"/>
        <w:rPr>
          <w:rFonts w:ascii="Arial" w:hAnsi="Arial" w:cs="Arial"/>
          <w:color w:val="0070C0"/>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769BF7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1</w:t>
      </w:r>
      <w:r w:rsidR="000A375C" w:rsidRPr="009E0549">
        <w:rPr>
          <w:rFonts w:ascii="Arial" w:hAnsi="Arial" w:cs="Arial"/>
          <w:b/>
          <w:sz w:val="20"/>
          <w:szCs w:val="20"/>
        </w:rPr>
        <w:t>. člen</w:t>
      </w:r>
    </w:p>
    <w:p w14:paraId="71FEA2EF" w14:textId="38BDDDB5" w:rsidR="000A375C"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66EF419E" w14:textId="03B53493" w:rsidR="00A54A97" w:rsidRDefault="00A54A97" w:rsidP="000A375C">
      <w:pPr>
        <w:spacing w:after="0" w:line="240" w:lineRule="auto"/>
        <w:jc w:val="both"/>
        <w:rPr>
          <w:rFonts w:ascii="Arial" w:hAnsi="Arial" w:cs="Arial"/>
          <w:color w:val="000000" w:themeColor="text1"/>
          <w:sz w:val="20"/>
          <w:szCs w:val="20"/>
        </w:rPr>
      </w:pPr>
    </w:p>
    <w:p w14:paraId="1174EEE9" w14:textId="1A2935E7" w:rsidR="00A54A97" w:rsidRPr="00247040" w:rsidRDefault="00A54A97" w:rsidP="00487377">
      <w:pPr>
        <w:rPr>
          <w:rFonts w:ascii="Arial" w:hAnsi="Arial" w:cs="Arial"/>
          <w:sz w:val="20"/>
          <w:szCs w:val="20"/>
        </w:rPr>
      </w:pPr>
      <w:r w:rsidRPr="00214AFC">
        <w:rPr>
          <w:rFonts w:ascii="Arial" w:hAnsi="Arial" w:cs="Arial"/>
          <w:sz w:val="20"/>
          <w:szCs w:val="20"/>
        </w:rPr>
        <w:t>Pogodbena kazen se obračuna s posebnim računom</w:t>
      </w:r>
      <w:r w:rsidR="00487377">
        <w:rPr>
          <w:rFonts w:ascii="Arial" w:hAnsi="Arial" w:cs="Arial"/>
          <w:sz w:val="20"/>
          <w:szCs w:val="20"/>
        </w:rPr>
        <w:t xml:space="preserve"> </w:t>
      </w:r>
      <w:r w:rsidR="00487377" w:rsidRPr="00247040">
        <w:rPr>
          <w:rFonts w:ascii="Arial" w:hAnsi="Arial" w:cs="Arial"/>
          <w:sz w:val="20"/>
          <w:szCs w:val="20"/>
        </w:rPr>
        <w:t>z rokom plačila v trideset (30) dneh od dneva prejema računa.</w:t>
      </w:r>
    </w:p>
    <w:p w14:paraId="4DFE1385"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V primeru, da izvajalec pogodbene kazni ne plača, ima naročnik pravico, da jo obračuna pri še ne plačanih obveznosti do izvajalca po tej pogodbi.</w:t>
      </w:r>
    </w:p>
    <w:p w14:paraId="273FBBF8" w14:textId="77777777" w:rsidR="00A54A97" w:rsidRPr="00214AFC" w:rsidRDefault="00A54A97" w:rsidP="00A54A97">
      <w:pPr>
        <w:spacing w:after="0" w:line="240" w:lineRule="auto"/>
        <w:jc w:val="both"/>
        <w:rPr>
          <w:rFonts w:ascii="Arial" w:hAnsi="Arial" w:cs="Arial"/>
          <w:sz w:val="20"/>
          <w:szCs w:val="20"/>
        </w:rPr>
      </w:pPr>
    </w:p>
    <w:p w14:paraId="59AEADA3" w14:textId="531AED16"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lastRenderedPageBreak/>
        <w:t>Izvajalec soglaša, da pravica zaračunati pogodbeno kazen ni pogojena z nastankom škode naročniku. Povračilo tako nastale škode bo naročnik uveljavljal po načelih odškodninske odgovornosti, neodvisno od uveljavljanja pogodbene kazni.</w:t>
      </w:r>
    </w:p>
    <w:p w14:paraId="7649E4FE" w14:textId="77777777" w:rsidR="00A54A97" w:rsidRPr="009E0549" w:rsidRDefault="00A54A97" w:rsidP="000A375C">
      <w:pPr>
        <w:spacing w:after="0" w:line="240" w:lineRule="auto"/>
        <w:jc w:val="both"/>
        <w:rPr>
          <w:rFonts w:ascii="Arial" w:hAnsi="Arial" w:cs="Arial"/>
          <w:color w:val="000000" w:themeColor="text1"/>
          <w:sz w:val="20"/>
          <w:szCs w:val="20"/>
        </w:rPr>
      </w:pPr>
    </w:p>
    <w:p w14:paraId="50BD8FE7" w14:textId="58B24568" w:rsidR="000A375C" w:rsidRPr="009E0549" w:rsidRDefault="00137290" w:rsidP="003A0971">
      <w:pPr>
        <w:spacing w:after="0" w:line="240" w:lineRule="auto"/>
        <w:jc w:val="center"/>
        <w:rPr>
          <w:rFonts w:ascii="Arial" w:hAnsi="Arial" w:cs="Arial"/>
          <w:b/>
          <w:sz w:val="20"/>
          <w:szCs w:val="20"/>
        </w:rPr>
      </w:pPr>
      <w:r>
        <w:rPr>
          <w:rFonts w:ascii="Arial" w:hAnsi="Arial" w:cs="Arial"/>
          <w:b/>
          <w:sz w:val="20"/>
          <w:szCs w:val="20"/>
        </w:rPr>
        <w:t>1</w:t>
      </w:r>
      <w:r w:rsidR="003A0971">
        <w:rPr>
          <w:rFonts w:ascii="Arial" w:hAnsi="Arial" w:cs="Arial"/>
          <w:b/>
          <w:sz w:val="20"/>
          <w:szCs w:val="20"/>
        </w:rPr>
        <w:t>2</w:t>
      </w:r>
      <w:r w:rsidR="000A375C" w:rsidRPr="009E0549">
        <w:rPr>
          <w:rFonts w:ascii="Arial" w:hAnsi="Arial" w:cs="Arial"/>
          <w:b/>
          <w:sz w:val="20"/>
          <w:szCs w:val="20"/>
        </w:rPr>
        <w:t>. člen</w:t>
      </w:r>
    </w:p>
    <w:p w14:paraId="13466C1C" w14:textId="0D1BF903"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Pogodbeni stranki sta sporazumni, da se specifikacija dobav oz.</w:t>
      </w:r>
      <w:r w:rsidR="00B174F2">
        <w:rPr>
          <w:rFonts w:ascii="Arial" w:hAnsi="Arial" w:cs="Arial"/>
          <w:sz w:val="20"/>
          <w:szCs w:val="20"/>
        </w:rPr>
        <w:t xml:space="preserve"> </w:t>
      </w:r>
      <w:r w:rsidR="00B174F2" w:rsidRPr="00214AFC">
        <w:rPr>
          <w:rFonts w:ascii="Arial" w:hAnsi="Arial" w:cs="Arial"/>
          <w:sz w:val="20"/>
          <w:szCs w:val="20"/>
        </w:rPr>
        <w:t>del</w:t>
      </w:r>
      <w:r w:rsidRPr="00214AFC">
        <w:rPr>
          <w:rFonts w:ascii="Arial" w:hAnsi="Arial" w:cs="Arial"/>
          <w:sz w:val="20"/>
          <w:szCs w:val="20"/>
        </w:rPr>
        <w:t>,</w:t>
      </w:r>
      <w:r w:rsidRPr="009E0549">
        <w:rPr>
          <w:rFonts w:ascii="Arial" w:hAnsi="Arial" w:cs="Arial"/>
          <w:sz w:val="20"/>
          <w:szCs w:val="20"/>
        </w:rPr>
        <w:t xml:space="preserve"> kakor tudi vsa poslovna, komercialna, tehnična in proizvodna dokumentacija šteje kot poslovna tajnost. </w:t>
      </w:r>
    </w:p>
    <w:p w14:paraId="5410FEDB" w14:textId="77777777" w:rsidR="001E0D69" w:rsidRDefault="001E0D69" w:rsidP="000A375C">
      <w:pPr>
        <w:autoSpaceDE w:val="0"/>
        <w:autoSpaceDN w:val="0"/>
        <w:adjustRightInd w:val="0"/>
        <w:spacing w:after="0" w:line="240" w:lineRule="auto"/>
        <w:jc w:val="both"/>
        <w:rPr>
          <w:rFonts w:ascii="Arial" w:hAnsi="Arial" w:cs="Arial"/>
          <w:b/>
          <w:bCs/>
          <w:sz w:val="20"/>
          <w:szCs w:val="20"/>
        </w:rPr>
      </w:pPr>
    </w:p>
    <w:p w14:paraId="26A10B3A" w14:textId="7CB54DD0"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t>VIII. OBVEZNOSTI NAROČNIKA</w:t>
      </w:r>
    </w:p>
    <w:p w14:paraId="0B38850B" w14:textId="4ADEE581"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2128F1">
        <w:rPr>
          <w:rFonts w:ascii="Arial" w:hAnsi="Arial" w:cs="Arial"/>
          <w:b/>
          <w:sz w:val="20"/>
          <w:szCs w:val="20"/>
        </w:rPr>
        <w:t>3</w:t>
      </w:r>
      <w:r w:rsidR="000A375C" w:rsidRPr="009E0549">
        <w:rPr>
          <w:rFonts w:ascii="Arial" w:hAnsi="Arial" w:cs="Arial"/>
          <w:b/>
          <w:sz w:val="20"/>
          <w:szCs w:val="20"/>
        </w:rPr>
        <w:t>. člen</w:t>
      </w: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556B7D">
      <w:pPr>
        <w:numPr>
          <w:ilvl w:val="0"/>
          <w:numId w:val="18"/>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t>zagotoviti izvajalcu dostop do objektov na katerih je predvidno izvajanje del,</w:t>
      </w:r>
    </w:p>
    <w:p w14:paraId="63C2F5EF" w14:textId="77777777" w:rsidR="000A375C" w:rsidRPr="009E0549" w:rsidRDefault="000A375C" w:rsidP="00556B7D">
      <w:pPr>
        <w:numPr>
          <w:ilvl w:val="0"/>
          <w:numId w:val="18"/>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63711849" w:rsidR="000A375C" w:rsidRPr="00247040" w:rsidRDefault="000A375C" w:rsidP="00253F43">
      <w:pPr>
        <w:pStyle w:val="Odstavekseznama"/>
        <w:numPr>
          <w:ilvl w:val="0"/>
          <w:numId w:val="18"/>
        </w:numPr>
        <w:spacing w:after="0" w:line="240" w:lineRule="auto"/>
        <w:ind w:left="714" w:hanging="357"/>
        <w:jc w:val="both"/>
        <w:rPr>
          <w:rFonts w:ascii="Arial" w:hAnsi="Arial" w:cs="Arial"/>
          <w:sz w:val="20"/>
          <w:szCs w:val="20"/>
        </w:rPr>
      </w:pPr>
      <w:r w:rsidRPr="000A3828">
        <w:rPr>
          <w:rFonts w:ascii="Arial" w:hAnsi="Arial" w:cs="Arial"/>
          <w:color w:val="000000"/>
          <w:sz w:val="20"/>
          <w:szCs w:val="20"/>
        </w:rPr>
        <w:t>tekoče spremljanje in nadziranje pogodbenih storitev in po potrebi potrjevanje predlaganih</w:t>
      </w:r>
      <w:r w:rsidRPr="000A3828">
        <w:rPr>
          <w:rFonts w:ascii="Arial" w:hAnsi="Arial" w:cs="Arial"/>
          <w:sz w:val="20"/>
          <w:szCs w:val="20"/>
        </w:rPr>
        <w:t xml:space="preserve"> sprememb</w:t>
      </w:r>
      <w:r w:rsidR="000A3828" w:rsidRPr="000A3828">
        <w:rPr>
          <w:rFonts w:ascii="Arial" w:hAnsi="Arial" w:cs="Arial"/>
          <w:sz w:val="20"/>
          <w:szCs w:val="20"/>
        </w:rPr>
        <w:t xml:space="preserve"> </w:t>
      </w:r>
      <w:r w:rsidR="000A3828" w:rsidRPr="00247040">
        <w:rPr>
          <w:rFonts w:ascii="Arial" w:hAnsi="Arial" w:cs="Arial"/>
          <w:sz w:val="20"/>
          <w:szCs w:val="20"/>
        </w:rPr>
        <w:t>ter opravljanje aktivnosti v skladu z določbami  Zakona o varnosti v železniškem prometu (Uradni list RS, št. 30/18 in 54/21),</w:t>
      </w:r>
    </w:p>
    <w:p w14:paraId="4633C5B3" w14:textId="2781DF06" w:rsidR="000A375C" w:rsidRPr="00247040" w:rsidRDefault="00FD30BE" w:rsidP="00253F43">
      <w:pPr>
        <w:numPr>
          <w:ilvl w:val="0"/>
          <w:numId w:val="18"/>
        </w:numPr>
        <w:tabs>
          <w:tab w:val="left" w:pos="0"/>
        </w:tabs>
        <w:spacing w:after="0" w:line="240" w:lineRule="auto"/>
        <w:ind w:left="714" w:right="22" w:hanging="357"/>
        <w:jc w:val="both"/>
        <w:rPr>
          <w:rFonts w:ascii="Arial" w:hAnsi="Arial" w:cs="Arial"/>
          <w:sz w:val="20"/>
          <w:szCs w:val="20"/>
        </w:rPr>
      </w:pPr>
      <w:r w:rsidRPr="00247040">
        <w:rPr>
          <w:rFonts w:ascii="Arial" w:hAnsi="Arial" w:cs="Arial"/>
          <w:sz w:val="20"/>
          <w:szCs w:val="20"/>
        </w:rPr>
        <w:t xml:space="preserve">pred pričetkom del </w:t>
      </w:r>
      <w:r w:rsidR="000A375C" w:rsidRPr="00247040">
        <w:rPr>
          <w:rFonts w:ascii="Arial" w:hAnsi="Arial" w:cs="Arial"/>
          <w:sz w:val="20"/>
          <w:szCs w:val="20"/>
        </w:rPr>
        <w:t>izvajalcu dati na razpolago vso drugo dokumentacijo in informacije s katerim razpolaga, ki bi bile za izvedbo</w:t>
      </w:r>
      <w:r w:rsidRPr="00247040">
        <w:rPr>
          <w:rFonts w:ascii="Arial" w:hAnsi="Arial" w:cs="Arial"/>
          <w:sz w:val="20"/>
          <w:szCs w:val="20"/>
        </w:rPr>
        <w:t xml:space="preserve"> predmeta pogodbe </w:t>
      </w:r>
      <w:r w:rsidR="000A375C" w:rsidRPr="00247040">
        <w:rPr>
          <w:rFonts w:ascii="Arial" w:hAnsi="Arial" w:cs="Arial"/>
          <w:sz w:val="20"/>
          <w:szCs w:val="20"/>
        </w:rPr>
        <w:t>potrebne,</w:t>
      </w:r>
    </w:p>
    <w:p w14:paraId="30F95F82" w14:textId="061A05D3" w:rsidR="000A375C" w:rsidRDefault="000A375C" w:rsidP="00630EAD">
      <w:pPr>
        <w:numPr>
          <w:ilvl w:val="0"/>
          <w:numId w:val="18"/>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 storitev, ki so predmet te pogodbe.</w:t>
      </w:r>
    </w:p>
    <w:p w14:paraId="2F5E302B" w14:textId="77777777" w:rsidR="00630EAD" w:rsidRPr="00630EAD" w:rsidRDefault="00630EAD" w:rsidP="00630EAD">
      <w:pPr>
        <w:spacing w:after="0" w:line="240" w:lineRule="auto"/>
        <w:ind w:left="720"/>
        <w:jc w:val="both"/>
        <w:rPr>
          <w:rFonts w:ascii="Arial" w:hAnsi="Arial" w:cs="Arial"/>
          <w:sz w:val="20"/>
          <w:szCs w:val="20"/>
        </w:rPr>
      </w:pPr>
    </w:p>
    <w:p w14:paraId="69D1C748" w14:textId="77777777" w:rsidR="000A375C" w:rsidRPr="00271222" w:rsidRDefault="000A375C" w:rsidP="002541F8">
      <w:pPr>
        <w:spacing w:after="0" w:line="240" w:lineRule="auto"/>
        <w:jc w:val="both"/>
        <w:rPr>
          <w:rFonts w:ascii="Arial" w:hAnsi="Arial" w:cs="Arial"/>
          <w:b/>
          <w:sz w:val="20"/>
          <w:szCs w:val="20"/>
        </w:rPr>
      </w:pPr>
      <w:r w:rsidRPr="00271222">
        <w:rPr>
          <w:rFonts w:ascii="Arial" w:hAnsi="Arial" w:cs="Arial"/>
          <w:b/>
          <w:sz w:val="20"/>
          <w:szCs w:val="20"/>
        </w:rPr>
        <w:t>IX. OBVEZNOSTI IZVAJALCA</w:t>
      </w:r>
    </w:p>
    <w:p w14:paraId="4361F34E" w14:textId="503E3047" w:rsidR="00E05158" w:rsidRDefault="00137290" w:rsidP="00630EAD">
      <w:pPr>
        <w:spacing w:after="0" w:line="240" w:lineRule="auto"/>
        <w:ind w:left="360"/>
        <w:jc w:val="center"/>
        <w:rPr>
          <w:rFonts w:ascii="Arial" w:hAnsi="Arial" w:cs="Arial"/>
          <w:b/>
          <w:color w:val="000000" w:themeColor="text1"/>
          <w:sz w:val="20"/>
          <w:szCs w:val="20"/>
        </w:rPr>
      </w:pPr>
      <w:r>
        <w:rPr>
          <w:rFonts w:ascii="Arial" w:hAnsi="Arial" w:cs="Arial"/>
          <w:b/>
          <w:color w:val="000000" w:themeColor="text1"/>
          <w:sz w:val="20"/>
          <w:szCs w:val="20"/>
        </w:rPr>
        <w:t>1</w:t>
      </w:r>
      <w:r w:rsidR="00023136">
        <w:rPr>
          <w:rFonts w:ascii="Arial" w:hAnsi="Arial" w:cs="Arial"/>
          <w:b/>
          <w:color w:val="000000" w:themeColor="text1"/>
          <w:sz w:val="20"/>
          <w:szCs w:val="20"/>
        </w:rPr>
        <w:t>4</w:t>
      </w:r>
      <w:r w:rsidR="000A375C" w:rsidRPr="009E0549">
        <w:rPr>
          <w:rFonts w:ascii="Arial" w:hAnsi="Arial" w:cs="Arial"/>
          <w:b/>
          <w:color w:val="000000" w:themeColor="text1"/>
          <w:sz w:val="20"/>
          <w:szCs w:val="20"/>
        </w:rPr>
        <w:t>. člen</w:t>
      </w:r>
    </w:p>
    <w:p w14:paraId="061FF2F4" w14:textId="69FD8B03" w:rsidR="00E05158" w:rsidRPr="00247040" w:rsidRDefault="00E05158" w:rsidP="00630EAD">
      <w:pPr>
        <w:numPr>
          <w:ilvl w:val="0"/>
          <w:numId w:val="14"/>
        </w:numPr>
        <w:spacing w:after="0" w:line="240" w:lineRule="auto"/>
        <w:jc w:val="both"/>
        <w:rPr>
          <w:rFonts w:ascii="Arial" w:hAnsi="Arial" w:cs="Arial"/>
          <w:sz w:val="20"/>
          <w:szCs w:val="20"/>
        </w:rPr>
      </w:pPr>
      <w:r w:rsidRPr="009E0549">
        <w:rPr>
          <w:rFonts w:ascii="Arial" w:hAnsi="Arial" w:cs="Arial"/>
          <w:color w:val="000000" w:themeColor="text1"/>
          <w:sz w:val="20"/>
          <w:szCs w:val="20"/>
        </w:rPr>
        <w:t>da bo izvajal</w:t>
      </w:r>
      <w:r>
        <w:rPr>
          <w:rFonts w:ascii="Arial" w:hAnsi="Arial" w:cs="Arial"/>
          <w:color w:val="000000" w:themeColor="text1"/>
          <w:sz w:val="20"/>
          <w:szCs w:val="20"/>
        </w:rPr>
        <w:t xml:space="preserve"> </w:t>
      </w:r>
      <w:r w:rsidRPr="0054437B">
        <w:rPr>
          <w:rFonts w:ascii="Arial" w:hAnsi="Arial" w:cs="Arial"/>
          <w:sz w:val="20"/>
          <w:szCs w:val="20"/>
        </w:rPr>
        <w:t>dela</w:t>
      </w:r>
      <w:r>
        <w:rPr>
          <w:rFonts w:ascii="Arial" w:hAnsi="Arial" w:cs="Arial"/>
          <w:color w:val="000000" w:themeColor="text1"/>
          <w:sz w:val="20"/>
          <w:szCs w:val="20"/>
        </w:rPr>
        <w:t xml:space="preserve"> </w:t>
      </w:r>
      <w:r w:rsidRPr="009E0549">
        <w:rPr>
          <w:rFonts w:ascii="Arial" w:hAnsi="Arial" w:cs="Arial"/>
          <w:color w:val="000000" w:themeColor="text1"/>
          <w:sz w:val="20"/>
          <w:szCs w:val="20"/>
        </w:rPr>
        <w:t>po tej pogodbi po pravilih stroke</w:t>
      </w:r>
      <w:r>
        <w:rPr>
          <w:rFonts w:ascii="Arial" w:hAnsi="Arial" w:cs="Arial"/>
          <w:color w:val="000000" w:themeColor="text1"/>
          <w:sz w:val="20"/>
          <w:szCs w:val="20"/>
        </w:rPr>
        <w:t xml:space="preserve">, </w:t>
      </w:r>
      <w:r w:rsidRPr="00247040">
        <w:rPr>
          <w:rFonts w:ascii="Arial" w:hAnsi="Arial" w:cs="Arial"/>
          <w:sz w:val="20"/>
          <w:szCs w:val="20"/>
        </w:rPr>
        <w:t>pravilno in kvalitetno v skladu z veljavno zakonodajo ter v skladu z navodili naročnika,</w:t>
      </w:r>
      <w:r w:rsidRPr="00247040">
        <w:t xml:space="preserve"> </w:t>
      </w:r>
      <w:r w:rsidRPr="00247040">
        <w:rPr>
          <w:rFonts w:ascii="Arial" w:hAnsi="Arial" w:cs="Arial"/>
          <w:sz w:val="20"/>
          <w:szCs w:val="20"/>
        </w:rPr>
        <w:t>ustreznimi tehničnimi predpisi, projektno dokumentacijo</w:t>
      </w:r>
      <w:r w:rsidR="009108D0" w:rsidRPr="00247040">
        <w:rPr>
          <w:rFonts w:ascii="Arial" w:hAnsi="Arial" w:cs="Arial"/>
          <w:sz w:val="20"/>
          <w:szCs w:val="20"/>
        </w:rPr>
        <w:t xml:space="preserve"> </w:t>
      </w:r>
      <w:r w:rsidRPr="00247040">
        <w:rPr>
          <w:rFonts w:ascii="Arial" w:hAnsi="Arial" w:cs="Arial"/>
          <w:sz w:val="20"/>
          <w:szCs w:val="20"/>
        </w:rPr>
        <w:t>in standardi ter Splošnimi okoljevarstvenimi pogoji za pogodbenike Slovenskih železnic, ki so opredeljeni v Prilogi 3 in so sestavni del te pogodbe, s skrbnostjo dobrega gospodarja in v pogodbenem roku,</w:t>
      </w:r>
    </w:p>
    <w:p w14:paraId="12B81BB0" w14:textId="77777777" w:rsidR="00E05158" w:rsidRPr="00247040" w:rsidRDefault="00E05158" w:rsidP="00E05158">
      <w:pPr>
        <w:numPr>
          <w:ilvl w:val="0"/>
          <w:numId w:val="14"/>
        </w:numPr>
        <w:spacing w:after="0" w:line="240" w:lineRule="auto"/>
        <w:jc w:val="both"/>
        <w:rPr>
          <w:rFonts w:ascii="Arial" w:hAnsi="Arial" w:cs="Arial"/>
          <w:sz w:val="20"/>
          <w:szCs w:val="20"/>
        </w:rPr>
      </w:pPr>
      <w:r w:rsidRPr="00247040">
        <w:rPr>
          <w:rFonts w:ascii="Arial" w:hAnsi="Arial" w:cs="Arial"/>
          <w:sz w:val="20"/>
          <w:szCs w:val="20"/>
        </w:rPr>
        <w:t>da bo pooblaščenemu zastopniku naročnika omogočil vpogled v izvajanje pogodbenih del ter, da bo upošteval njegova morebitna navodila,</w:t>
      </w:r>
    </w:p>
    <w:p w14:paraId="3C0AE663" w14:textId="28C868A4" w:rsidR="00E05158" w:rsidRPr="00247040" w:rsidRDefault="00E05158" w:rsidP="00E05158">
      <w:pPr>
        <w:numPr>
          <w:ilvl w:val="0"/>
          <w:numId w:val="14"/>
        </w:numPr>
        <w:spacing w:after="0" w:line="240" w:lineRule="auto"/>
        <w:jc w:val="both"/>
        <w:rPr>
          <w:rFonts w:ascii="Arial" w:hAnsi="Arial" w:cs="Arial"/>
          <w:sz w:val="20"/>
          <w:szCs w:val="20"/>
        </w:rPr>
      </w:pPr>
      <w:r w:rsidRPr="00247040">
        <w:rPr>
          <w:rFonts w:ascii="Arial" w:hAnsi="Arial" w:cs="Arial"/>
          <w:sz w:val="20"/>
          <w:szCs w:val="20"/>
        </w:rPr>
        <w:t>da bo naročnik</w:t>
      </w:r>
      <w:r w:rsidR="00D35116" w:rsidRPr="00247040">
        <w:rPr>
          <w:rFonts w:ascii="Arial" w:hAnsi="Arial" w:cs="Arial"/>
          <w:sz w:val="20"/>
          <w:szCs w:val="20"/>
        </w:rPr>
        <w:t>u</w:t>
      </w:r>
      <w:r w:rsidRPr="00247040">
        <w:rPr>
          <w:rFonts w:ascii="Arial" w:hAnsi="Arial" w:cs="Arial"/>
          <w:sz w:val="20"/>
          <w:szCs w:val="20"/>
        </w:rPr>
        <w:t xml:space="preserve"> pisno dnevno poroča</w:t>
      </w:r>
      <w:r w:rsidR="00D35116" w:rsidRPr="00247040">
        <w:rPr>
          <w:rFonts w:ascii="Arial" w:hAnsi="Arial" w:cs="Arial"/>
          <w:sz w:val="20"/>
          <w:szCs w:val="20"/>
        </w:rPr>
        <w:t>l</w:t>
      </w:r>
      <w:r w:rsidRPr="00247040">
        <w:rPr>
          <w:rFonts w:ascii="Arial" w:hAnsi="Arial" w:cs="Arial"/>
          <w:sz w:val="20"/>
          <w:szCs w:val="20"/>
        </w:rPr>
        <w:t xml:space="preserve"> o opravljenem delu in predloži</w:t>
      </w:r>
      <w:r w:rsidR="00D35116" w:rsidRPr="00247040">
        <w:rPr>
          <w:rFonts w:ascii="Arial" w:hAnsi="Arial" w:cs="Arial"/>
          <w:sz w:val="20"/>
          <w:szCs w:val="20"/>
        </w:rPr>
        <w:t xml:space="preserve">l </w:t>
      </w:r>
      <w:r w:rsidRPr="00247040">
        <w:rPr>
          <w:rFonts w:ascii="Arial" w:hAnsi="Arial" w:cs="Arial"/>
          <w:sz w:val="20"/>
          <w:szCs w:val="20"/>
        </w:rPr>
        <w:t>plan dela za naslednji dan  ter ga sproti obveščati o vsem, kar bi lahko vplivalo na izvršitev prevzetih obveznosti,</w:t>
      </w:r>
    </w:p>
    <w:p w14:paraId="09352754" w14:textId="77777777" w:rsidR="00E05158" w:rsidRPr="00247040" w:rsidRDefault="00E05158" w:rsidP="00E05158">
      <w:pPr>
        <w:numPr>
          <w:ilvl w:val="0"/>
          <w:numId w:val="14"/>
        </w:numPr>
        <w:spacing w:after="0" w:line="240" w:lineRule="auto"/>
        <w:jc w:val="both"/>
        <w:rPr>
          <w:rFonts w:ascii="Arial" w:hAnsi="Arial" w:cs="Arial"/>
          <w:sz w:val="20"/>
          <w:szCs w:val="20"/>
        </w:rPr>
      </w:pPr>
      <w:r w:rsidRPr="00247040">
        <w:rPr>
          <w:rFonts w:ascii="Arial" w:hAnsi="Arial" w:cs="Arial"/>
          <w:sz w:val="20"/>
          <w:szCs w:val="20"/>
        </w:rPr>
        <w:t>da nosi polno odgovornost za vestno in kvalitetno opravljeno delo podizvajalcev, enako kakor da bi ta dela opravil sam,</w:t>
      </w:r>
    </w:p>
    <w:p w14:paraId="5732804E" w14:textId="77777777" w:rsidR="00E05158" w:rsidRPr="00247040" w:rsidRDefault="00E05158" w:rsidP="00E05158">
      <w:pPr>
        <w:numPr>
          <w:ilvl w:val="0"/>
          <w:numId w:val="14"/>
        </w:numPr>
        <w:spacing w:after="0" w:line="240" w:lineRule="auto"/>
        <w:jc w:val="both"/>
        <w:rPr>
          <w:rFonts w:ascii="Arial" w:hAnsi="Arial" w:cs="Arial"/>
          <w:sz w:val="20"/>
          <w:szCs w:val="20"/>
        </w:rPr>
      </w:pPr>
      <w:r w:rsidRPr="00247040">
        <w:rPr>
          <w:rFonts w:ascii="Arial" w:hAnsi="Arial" w:cs="Arial"/>
          <w:sz w:val="20"/>
          <w:szCs w:val="20"/>
        </w:rPr>
        <w:t xml:space="preserve">v primeru, da odda sprejeto delo podizvajalcem, ki niso navedeni v ponudbi, mora pridobiti pisno soglasje naročnika, </w:t>
      </w:r>
    </w:p>
    <w:p w14:paraId="4771126B" w14:textId="77777777" w:rsidR="00E05158" w:rsidRPr="00247040" w:rsidRDefault="00E05158" w:rsidP="00E05158">
      <w:pPr>
        <w:pStyle w:val="Odstavekseznama"/>
        <w:numPr>
          <w:ilvl w:val="0"/>
          <w:numId w:val="14"/>
        </w:numPr>
        <w:spacing w:line="240" w:lineRule="auto"/>
        <w:jc w:val="both"/>
        <w:rPr>
          <w:rFonts w:ascii="Arial" w:hAnsi="Arial" w:cs="Arial"/>
          <w:sz w:val="20"/>
          <w:szCs w:val="20"/>
        </w:rPr>
      </w:pPr>
      <w:r w:rsidRPr="00247040">
        <w:rPr>
          <w:rFonts w:ascii="Arial" w:hAnsi="Arial" w:cs="Arial"/>
          <w:sz w:val="20"/>
          <w:szCs w:val="20"/>
        </w:rPr>
        <w:t>da</w:t>
      </w:r>
      <w:r w:rsidRPr="00247040">
        <w:t xml:space="preserve"> </w:t>
      </w:r>
      <w:r w:rsidRPr="00247040">
        <w:rPr>
          <w:rFonts w:ascii="Arial" w:hAnsi="Arial" w:cs="Arial"/>
          <w:sz w:val="20"/>
          <w:szCs w:val="20"/>
        </w:rPr>
        <w:t xml:space="preserve"> bo dela opravljal v skladu s potrjenim terminskim planom in bo vodil gradbeni dnevnik  in knjigo obračunskih izmer v skladu z obstoječo veljavno zakonodajo. Gradbeni dnevnik in knjigo obračunskih izmer podpisujeta sproti predstavnika obeh pogodbenih strank,</w:t>
      </w:r>
    </w:p>
    <w:p w14:paraId="57DC63CB" w14:textId="44AECC11" w:rsidR="00E05158" w:rsidRPr="00247040" w:rsidRDefault="00E05158" w:rsidP="00E05158">
      <w:pPr>
        <w:pStyle w:val="Odstavekseznama"/>
        <w:numPr>
          <w:ilvl w:val="0"/>
          <w:numId w:val="14"/>
        </w:numPr>
        <w:spacing w:line="240" w:lineRule="auto"/>
        <w:jc w:val="both"/>
        <w:rPr>
          <w:rFonts w:ascii="Arial" w:hAnsi="Arial" w:cs="Arial"/>
          <w:sz w:val="20"/>
          <w:szCs w:val="20"/>
        </w:rPr>
      </w:pPr>
      <w:r w:rsidRPr="00247040">
        <w:rPr>
          <w:rFonts w:ascii="Arial" w:hAnsi="Arial" w:cs="Arial"/>
          <w:sz w:val="20"/>
          <w:szCs w:val="20"/>
        </w:rPr>
        <w:t xml:space="preserve">da bo za vsako predlagano spremembo pri izvajanju del, </w:t>
      </w:r>
      <w:r w:rsidR="000A31BE" w:rsidRPr="00247040">
        <w:rPr>
          <w:rFonts w:ascii="Arial" w:hAnsi="Arial" w:cs="Arial"/>
          <w:sz w:val="20"/>
          <w:szCs w:val="20"/>
        </w:rPr>
        <w:t>za katero meni, da je utemeljena, pridobi</w:t>
      </w:r>
      <w:r w:rsidR="00D35116" w:rsidRPr="00247040">
        <w:rPr>
          <w:rFonts w:ascii="Arial" w:hAnsi="Arial" w:cs="Arial"/>
          <w:sz w:val="20"/>
          <w:szCs w:val="20"/>
        </w:rPr>
        <w:t>l</w:t>
      </w:r>
      <w:r w:rsidR="000A31BE" w:rsidRPr="00247040">
        <w:rPr>
          <w:rFonts w:ascii="Arial" w:hAnsi="Arial" w:cs="Arial"/>
          <w:sz w:val="20"/>
          <w:szCs w:val="20"/>
        </w:rPr>
        <w:t xml:space="preserve"> predhodno  pisno soglasje naročnika, nadzornika in projektanta. Izvajalec za spremenjena dela in pridobitvi soglasja  izvede projekt in tehnološki elaborat. V primeru, da se s tem povečuje pogodbena vrednost, je potrebno skleniti aneks k tej pogodbi, upoštevajoč 25. člen te pogodbe. Naročnik lahko predlagano spremembo izvedbe del zavrne brez navajanja razlogov.</w:t>
      </w:r>
    </w:p>
    <w:p w14:paraId="3CED432E" w14:textId="77777777" w:rsidR="00E05158" w:rsidRPr="00247040" w:rsidRDefault="00E05158" w:rsidP="00E05158">
      <w:pPr>
        <w:pStyle w:val="Odstavekseznama"/>
        <w:numPr>
          <w:ilvl w:val="0"/>
          <w:numId w:val="14"/>
        </w:numPr>
        <w:spacing w:line="240" w:lineRule="auto"/>
        <w:jc w:val="both"/>
        <w:rPr>
          <w:rFonts w:ascii="Arial" w:hAnsi="Arial" w:cs="Arial"/>
          <w:sz w:val="20"/>
          <w:szCs w:val="20"/>
        </w:rPr>
      </w:pPr>
      <w:r w:rsidRPr="00247040">
        <w:rPr>
          <w:rFonts w:ascii="Arial" w:hAnsi="Arial" w:cs="Arial"/>
          <w:sz w:val="20"/>
          <w:szCs w:val="20"/>
        </w:rPr>
        <w:t>izvajalec se mora nujno pridrževati tudi vseh specifičnih varnostnih predpisov, ki se nanašajo na obstoječe okolje sanacije,</w:t>
      </w:r>
    </w:p>
    <w:p w14:paraId="75370CC8" w14:textId="00D773B5" w:rsidR="00E05158" w:rsidRPr="00247040" w:rsidRDefault="00E05158" w:rsidP="00E05158">
      <w:pPr>
        <w:pStyle w:val="Odstavekseznama"/>
        <w:numPr>
          <w:ilvl w:val="0"/>
          <w:numId w:val="14"/>
        </w:numPr>
        <w:spacing w:line="240" w:lineRule="auto"/>
        <w:jc w:val="both"/>
        <w:rPr>
          <w:rFonts w:ascii="Arial" w:hAnsi="Arial" w:cs="Arial"/>
          <w:sz w:val="20"/>
          <w:szCs w:val="20"/>
        </w:rPr>
      </w:pPr>
      <w:r w:rsidRPr="00247040">
        <w:rPr>
          <w:rFonts w:ascii="Arial" w:hAnsi="Arial" w:cs="Arial"/>
          <w:sz w:val="20"/>
          <w:szCs w:val="20"/>
        </w:rPr>
        <w:t xml:space="preserve">da bodo vsa imenovanja in spričevala s strani izvajalca predana naročniku oz. imenovanemu nadzoru v pregled in potrditev pred pričetkom del, </w:t>
      </w:r>
    </w:p>
    <w:p w14:paraId="5BF24306" w14:textId="77777777" w:rsidR="00E05158" w:rsidRPr="00247040" w:rsidRDefault="00E05158" w:rsidP="00E05158">
      <w:pPr>
        <w:pStyle w:val="Odstavekseznama"/>
        <w:numPr>
          <w:ilvl w:val="0"/>
          <w:numId w:val="14"/>
        </w:numPr>
        <w:spacing w:line="240" w:lineRule="auto"/>
        <w:jc w:val="both"/>
        <w:rPr>
          <w:rFonts w:ascii="Arial" w:hAnsi="Arial" w:cs="Arial"/>
          <w:sz w:val="20"/>
          <w:szCs w:val="20"/>
        </w:rPr>
      </w:pPr>
      <w:r w:rsidRPr="00247040">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p w14:paraId="71ED679B" w14:textId="0DBDE5F2" w:rsidR="00E05158" w:rsidRPr="00247040" w:rsidRDefault="00E05158" w:rsidP="00E05158">
      <w:pPr>
        <w:pStyle w:val="Odstavekseznama"/>
        <w:numPr>
          <w:ilvl w:val="0"/>
          <w:numId w:val="14"/>
        </w:numPr>
        <w:spacing w:line="240" w:lineRule="auto"/>
        <w:jc w:val="both"/>
        <w:rPr>
          <w:rFonts w:ascii="Arial" w:hAnsi="Arial" w:cs="Arial"/>
          <w:sz w:val="20"/>
          <w:szCs w:val="20"/>
        </w:rPr>
      </w:pPr>
      <w:r w:rsidRPr="00247040">
        <w:rPr>
          <w:rFonts w:ascii="Arial" w:hAnsi="Arial" w:cs="Arial"/>
          <w:sz w:val="20"/>
          <w:szCs w:val="20"/>
        </w:rPr>
        <w:t>da bo v skladu s pravili stroke po potrebi opravil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odpravi pomanjkljivosti na svoje stroške</w:t>
      </w:r>
      <w:r w:rsidR="006D2C1F" w:rsidRPr="00247040">
        <w:rPr>
          <w:rFonts w:ascii="Arial" w:hAnsi="Arial" w:cs="Arial"/>
          <w:sz w:val="20"/>
          <w:szCs w:val="20"/>
        </w:rPr>
        <w:t>,</w:t>
      </w:r>
    </w:p>
    <w:p w14:paraId="492B350D" w14:textId="1A3FA5ED" w:rsidR="006D2C1F" w:rsidRPr="00247040" w:rsidRDefault="00C9140D" w:rsidP="00E05158">
      <w:pPr>
        <w:pStyle w:val="Odstavekseznama"/>
        <w:numPr>
          <w:ilvl w:val="0"/>
          <w:numId w:val="14"/>
        </w:numPr>
        <w:spacing w:line="240" w:lineRule="auto"/>
        <w:jc w:val="both"/>
        <w:rPr>
          <w:rFonts w:ascii="Arial" w:hAnsi="Arial" w:cs="Arial"/>
          <w:sz w:val="20"/>
          <w:szCs w:val="20"/>
        </w:rPr>
      </w:pPr>
      <w:r w:rsidRPr="00247040">
        <w:rPr>
          <w:rFonts w:ascii="Arial" w:hAnsi="Arial" w:cs="Arial"/>
          <w:sz w:val="20"/>
          <w:szCs w:val="20"/>
        </w:rPr>
        <w:t>se obvezuje, da bo pri svojem delu zagotovil varnost ljudi in naprav in na svoje stroške izvedel zavarovanje gradbišča med izvedbo del in do naročnikovega prevzema del. Varovanje in upravljanje gradbišča mora biti skladno z izdelanim varnostnim načrtom</w:t>
      </w:r>
      <w:r w:rsidR="00950EED" w:rsidRPr="00247040">
        <w:rPr>
          <w:rFonts w:ascii="Arial" w:hAnsi="Arial" w:cs="Arial"/>
          <w:sz w:val="20"/>
          <w:szCs w:val="20"/>
        </w:rPr>
        <w:t>,</w:t>
      </w:r>
    </w:p>
    <w:p w14:paraId="6512157A" w14:textId="7CCEE157" w:rsidR="00E05158" w:rsidRDefault="00950EED" w:rsidP="00D35116">
      <w:pPr>
        <w:pStyle w:val="Odstavekseznama"/>
        <w:numPr>
          <w:ilvl w:val="0"/>
          <w:numId w:val="14"/>
        </w:numPr>
        <w:spacing w:line="240" w:lineRule="auto"/>
        <w:jc w:val="both"/>
        <w:rPr>
          <w:rFonts w:ascii="Arial" w:hAnsi="Arial" w:cs="Arial"/>
          <w:sz w:val="20"/>
          <w:szCs w:val="20"/>
        </w:rPr>
      </w:pPr>
      <w:r w:rsidRPr="00247040">
        <w:rPr>
          <w:rFonts w:ascii="Arial" w:hAnsi="Arial" w:cs="Arial"/>
          <w:sz w:val="20"/>
          <w:szCs w:val="20"/>
        </w:rPr>
        <w:t>bo nosil polno odgovornost za vestno in kvalitetno opravljano delo podizvajalcev, enako kot bi ta dela opravil sam.</w:t>
      </w:r>
    </w:p>
    <w:p w14:paraId="27A7C6BC" w14:textId="77777777" w:rsidR="00630EAD" w:rsidRPr="00247040" w:rsidRDefault="00630EAD" w:rsidP="00630EAD">
      <w:pPr>
        <w:pStyle w:val="Odstavekseznama"/>
        <w:spacing w:line="240" w:lineRule="auto"/>
        <w:jc w:val="both"/>
        <w:rPr>
          <w:rFonts w:ascii="Arial" w:hAnsi="Arial" w:cs="Arial"/>
          <w:sz w:val="20"/>
          <w:szCs w:val="20"/>
        </w:rPr>
      </w:pPr>
    </w:p>
    <w:p w14:paraId="0B1200A2" w14:textId="32A203F6" w:rsidR="00D4775C" w:rsidRPr="00950EED" w:rsidRDefault="00D4775C" w:rsidP="00810D24">
      <w:pPr>
        <w:spacing w:line="240" w:lineRule="auto"/>
        <w:jc w:val="both"/>
        <w:rPr>
          <w:rFonts w:ascii="Arial" w:hAnsi="Arial" w:cs="Arial"/>
          <w:b/>
          <w:sz w:val="20"/>
          <w:szCs w:val="20"/>
        </w:rPr>
      </w:pPr>
      <w:r w:rsidRPr="00461BE4">
        <w:rPr>
          <w:rFonts w:ascii="Arial" w:hAnsi="Arial" w:cs="Arial"/>
          <w:b/>
          <w:sz w:val="20"/>
          <w:szCs w:val="20"/>
        </w:rPr>
        <w:lastRenderedPageBreak/>
        <w:t>X</w:t>
      </w:r>
      <w:r w:rsidRPr="00950EED">
        <w:rPr>
          <w:rFonts w:ascii="Arial" w:hAnsi="Arial" w:cs="Arial"/>
          <w:b/>
          <w:sz w:val="20"/>
          <w:szCs w:val="20"/>
        </w:rPr>
        <w:t>. VARSTVO PRI DELU</w:t>
      </w:r>
    </w:p>
    <w:p w14:paraId="0C7ECC30" w14:textId="256DE057" w:rsidR="00E72CCB" w:rsidRPr="00950EED" w:rsidRDefault="00E72CCB" w:rsidP="00810D24">
      <w:pPr>
        <w:spacing w:after="0" w:line="240" w:lineRule="auto"/>
        <w:jc w:val="center"/>
        <w:rPr>
          <w:rFonts w:ascii="Arial" w:hAnsi="Arial" w:cs="Arial"/>
          <w:b/>
          <w:sz w:val="20"/>
          <w:szCs w:val="20"/>
        </w:rPr>
      </w:pPr>
      <w:r w:rsidRPr="00950EED">
        <w:rPr>
          <w:rFonts w:ascii="Arial" w:hAnsi="Arial" w:cs="Arial"/>
          <w:b/>
          <w:sz w:val="20"/>
          <w:szCs w:val="20"/>
        </w:rPr>
        <w:t>15. člen</w:t>
      </w:r>
    </w:p>
    <w:p w14:paraId="194127EF" w14:textId="54F25FA2" w:rsidR="00E9324C" w:rsidRPr="00950EED" w:rsidRDefault="00E9324C" w:rsidP="00E9324C">
      <w:pPr>
        <w:spacing w:after="0"/>
        <w:jc w:val="both"/>
        <w:rPr>
          <w:rFonts w:ascii="Arial" w:hAnsi="Arial" w:cs="Arial"/>
          <w:sz w:val="20"/>
          <w:szCs w:val="20"/>
        </w:rPr>
      </w:pPr>
      <w:r w:rsidRPr="00950EED">
        <w:rPr>
          <w:rFonts w:ascii="Arial" w:hAnsi="Arial" w:cs="Arial"/>
          <w:sz w:val="20"/>
          <w:szCs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714BAA95" w14:textId="77777777" w:rsidR="00FF01A4" w:rsidRPr="00950EED" w:rsidRDefault="00FF01A4" w:rsidP="00E9324C">
      <w:pPr>
        <w:spacing w:after="0"/>
        <w:jc w:val="both"/>
        <w:rPr>
          <w:rFonts w:ascii="Arial" w:hAnsi="Arial" w:cs="Arial"/>
          <w:sz w:val="20"/>
          <w:szCs w:val="20"/>
        </w:rPr>
      </w:pPr>
    </w:p>
    <w:p w14:paraId="73A5B43E" w14:textId="15597DBC" w:rsidR="00E9324C" w:rsidRPr="00950EED" w:rsidRDefault="00E9324C" w:rsidP="00E9324C">
      <w:pPr>
        <w:jc w:val="both"/>
        <w:rPr>
          <w:rFonts w:ascii="Arial" w:hAnsi="Arial" w:cs="Arial"/>
          <w:sz w:val="20"/>
          <w:szCs w:val="20"/>
        </w:rPr>
      </w:pPr>
      <w:r w:rsidRPr="00950EED">
        <w:rPr>
          <w:rFonts w:ascii="Arial" w:hAnsi="Arial" w:cs="Arial"/>
          <w:sz w:val="20"/>
          <w:szCs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3700A61C" w14:textId="16B0F5C3" w:rsidR="00E9324C" w:rsidRPr="00950EED" w:rsidRDefault="00E9324C" w:rsidP="00E9324C">
      <w:pPr>
        <w:jc w:val="both"/>
        <w:rPr>
          <w:rFonts w:ascii="Arial" w:hAnsi="Arial" w:cs="Arial"/>
          <w:sz w:val="20"/>
          <w:szCs w:val="20"/>
        </w:rPr>
      </w:pPr>
      <w:r w:rsidRPr="00950EED">
        <w:rPr>
          <w:rFonts w:ascii="Arial" w:hAnsi="Arial" w:cs="Arial"/>
          <w:sz w:val="20"/>
          <w:szCs w:val="20"/>
        </w:rPr>
        <w:t>Izvajalec se obvezuje, da bo prevze</w:t>
      </w:r>
      <w:r w:rsidR="000E6819" w:rsidRPr="00950EED">
        <w:rPr>
          <w:rFonts w:ascii="Arial" w:hAnsi="Arial" w:cs="Arial"/>
          <w:sz w:val="20"/>
          <w:szCs w:val="20"/>
        </w:rPr>
        <w:t>l</w:t>
      </w:r>
      <w:r w:rsidRPr="00950EED">
        <w:rPr>
          <w:rFonts w:ascii="Arial" w:hAnsi="Arial" w:cs="Arial"/>
          <w:sz w:val="20"/>
          <w:szCs w:val="20"/>
        </w:rPr>
        <w:t xml:space="preserve"> dela z namensko in brezhibno delovno opremo.</w:t>
      </w:r>
    </w:p>
    <w:p w14:paraId="391B0DF0" w14:textId="14D35C4E" w:rsidR="00E73966" w:rsidRPr="00950EED" w:rsidRDefault="00E9324C" w:rsidP="00E9324C">
      <w:pPr>
        <w:jc w:val="both"/>
        <w:rPr>
          <w:rFonts w:ascii="Arial" w:hAnsi="Arial" w:cs="Arial"/>
          <w:sz w:val="20"/>
          <w:szCs w:val="20"/>
        </w:rPr>
      </w:pPr>
      <w:r w:rsidRPr="00950EED">
        <w:rPr>
          <w:rFonts w:ascii="Arial" w:hAnsi="Arial" w:cs="Arial"/>
          <w:sz w:val="20"/>
          <w:szCs w:val="20"/>
        </w:rPr>
        <w:t>Izvajalec bo spoštoval predpisane in dogovorjene ukrepe s področja požarne varnosti in nepravilnosti zavedel v knjigo ukrepov za varno delo na gradbišču oziroma objektu.</w:t>
      </w:r>
    </w:p>
    <w:p w14:paraId="15E44C9E" w14:textId="160E54A4" w:rsidR="00B35004" w:rsidRDefault="00070185" w:rsidP="002541F8">
      <w:pPr>
        <w:spacing w:after="0"/>
        <w:rPr>
          <w:rFonts w:ascii="Arial" w:hAnsi="Arial" w:cs="Arial"/>
          <w:b/>
          <w:color w:val="000000" w:themeColor="text1"/>
          <w:sz w:val="20"/>
          <w:szCs w:val="20"/>
        </w:rPr>
      </w:pPr>
      <w:r>
        <w:rPr>
          <w:rFonts w:ascii="Arial" w:hAnsi="Arial" w:cs="Arial"/>
          <w:b/>
          <w:color w:val="000000" w:themeColor="text1"/>
          <w:sz w:val="20"/>
          <w:szCs w:val="20"/>
        </w:rPr>
        <w:t>X</w:t>
      </w:r>
      <w:r w:rsidR="00D4775C">
        <w:rPr>
          <w:rFonts w:ascii="Arial" w:hAnsi="Arial" w:cs="Arial"/>
          <w:b/>
          <w:color w:val="000000" w:themeColor="text1"/>
          <w:sz w:val="20"/>
          <w:szCs w:val="20"/>
        </w:rPr>
        <w:t>I</w:t>
      </w:r>
      <w:r>
        <w:rPr>
          <w:rFonts w:ascii="Arial" w:hAnsi="Arial" w:cs="Arial"/>
          <w:b/>
          <w:color w:val="000000" w:themeColor="text1"/>
          <w:sz w:val="20"/>
          <w:szCs w:val="20"/>
        </w:rPr>
        <w:t>. VIŠJA SILA</w:t>
      </w:r>
    </w:p>
    <w:p w14:paraId="1F1F18AA" w14:textId="272FFBA0" w:rsidR="007238E4" w:rsidRPr="00DC01FE" w:rsidRDefault="00137290" w:rsidP="002541F8">
      <w:pPr>
        <w:spacing w:after="0"/>
        <w:jc w:val="center"/>
        <w:rPr>
          <w:rFonts w:ascii="Arial" w:hAnsi="Arial" w:cs="Arial"/>
          <w:b/>
          <w:color w:val="000000" w:themeColor="text1"/>
          <w:sz w:val="20"/>
          <w:szCs w:val="20"/>
        </w:rPr>
      </w:pPr>
      <w:r>
        <w:rPr>
          <w:rFonts w:ascii="Arial" w:hAnsi="Arial" w:cs="Arial"/>
          <w:b/>
          <w:color w:val="000000" w:themeColor="text1"/>
          <w:sz w:val="20"/>
          <w:szCs w:val="20"/>
        </w:rPr>
        <w:t>1</w:t>
      </w:r>
      <w:r w:rsidR="00E72CCB">
        <w:rPr>
          <w:rFonts w:ascii="Arial" w:hAnsi="Arial" w:cs="Arial"/>
          <w:b/>
          <w:color w:val="000000" w:themeColor="text1"/>
          <w:sz w:val="20"/>
          <w:szCs w:val="20"/>
        </w:rPr>
        <w:t>6</w:t>
      </w:r>
      <w:r w:rsidR="007238E4" w:rsidRPr="00DC01FE">
        <w:rPr>
          <w:rFonts w:ascii="Arial" w:hAnsi="Arial" w:cs="Arial"/>
          <w:b/>
          <w:color w:val="000000" w:themeColor="text1"/>
          <w:sz w:val="20"/>
          <w:szCs w:val="20"/>
        </w:rPr>
        <w:t>. člen</w:t>
      </w:r>
    </w:p>
    <w:p w14:paraId="42644B97" w14:textId="7D2F4F00" w:rsidR="007238E4" w:rsidRPr="003F10B6"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r w:rsidRPr="00A7254C">
        <w:rPr>
          <w:rFonts w:ascii="Arial" w:hAnsi="Arial" w:cs="Arial"/>
          <w:color w:val="FF0000"/>
          <w:sz w:val="20"/>
          <w:szCs w:val="20"/>
        </w:rPr>
        <w:t>.</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4666BA7" w14:textId="76D4FAF2" w:rsidR="00E7122F" w:rsidRPr="00E7122F" w:rsidRDefault="007238E4" w:rsidP="00E7122F">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004A19BE" w14:textId="3ED1C369" w:rsidR="000A375C" w:rsidRPr="00603FA4" w:rsidRDefault="000A375C" w:rsidP="00603FA4">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t>X</w:t>
      </w:r>
      <w:r w:rsidR="007238E4" w:rsidRPr="009E0549">
        <w:rPr>
          <w:rFonts w:ascii="Arial" w:hAnsi="Arial" w:cs="Arial"/>
          <w:b/>
          <w:bCs/>
          <w:color w:val="000000" w:themeColor="text1"/>
          <w:sz w:val="20"/>
          <w:szCs w:val="20"/>
        </w:rPr>
        <w:t>I</w:t>
      </w:r>
      <w:r w:rsidR="00D4775C">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35CA4E63" w14:textId="581EF995"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E72CCB">
        <w:rPr>
          <w:rFonts w:ascii="Arial" w:hAnsi="Arial" w:cs="Arial"/>
          <w:b/>
          <w:sz w:val="20"/>
          <w:szCs w:val="20"/>
        </w:rPr>
        <w:t>7</w:t>
      </w:r>
      <w:r w:rsidRPr="009E0549">
        <w:rPr>
          <w:rFonts w:ascii="Arial" w:hAnsi="Arial" w:cs="Arial"/>
          <w:b/>
          <w:sz w:val="20"/>
          <w:szCs w:val="20"/>
        </w:rPr>
        <w:t>. člen</w:t>
      </w:r>
    </w:p>
    <w:p w14:paraId="59CCADF4" w14:textId="6147FCA9" w:rsidR="000A375C" w:rsidRPr="009E0549" w:rsidRDefault="000A375C" w:rsidP="000A375C">
      <w:pPr>
        <w:spacing w:after="0" w:line="240" w:lineRule="auto"/>
        <w:jc w:val="both"/>
        <w:rPr>
          <w:rFonts w:ascii="Arial" w:hAnsi="Arial" w:cs="Arial"/>
          <w:color w:val="000000" w:themeColor="text1"/>
          <w:sz w:val="20"/>
          <w:szCs w:val="20"/>
        </w:rPr>
      </w:pPr>
      <w:r w:rsidRPr="00521BE2">
        <w:rPr>
          <w:rFonts w:ascii="Arial" w:hAnsi="Arial" w:cs="Arial"/>
          <w:sz w:val="20"/>
          <w:szCs w:val="20"/>
        </w:rPr>
        <w:t>Garanc</w:t>
      </w:r>
      <w:r w:rsidR="00271222" w:rsidRPr="00521BE2">
        <w:rPr>
          <w:rFonts w:ascii="Arial" w:hAnsi="Arial" w:cs="Arial"/>
          <w:sz w:val="20"/>
          <w:szCs w:val="20"/>
        </w:rPr>
        <w:t>ijska</w:t>
      </w:r>
      <w:r w:rsidR="00C7060A" w:rsidRPr="00521BE2">
        <w:rPr>
          <w:rFonts w:ascii="Arial" w:hAnsi="Arial" w:cs="Arial"/>
          <w:sz w:val="20"/>
          <w:szCs w:val="20"/>
        </w:rPr>
        <w:t xml:space="preserve"> doba za izvedena dela je 10 let</w:t>
      </w:r>
      <w:r w:rsidRPr="00521BE2">
        <w:rPr>
          <w:rFonts w:ascii="Arial" w:hAnsi="Arial" w:cs="Arial"/>
          <w:sz w:val="20"/>
          <w:szCs w:val="20"/>
        </w:rPr>
        <w:t xml:space="preserve">, </w:t>
      </w:r>
      <w:r w:rsidRPr="009E0549">
        <w:rPr>
          <w:rFonts w:ascii="Arial" w:hAnsi="Arial" w:cs="Arial"/>
          <w:color w:val="000000" w:themeColor="text1"/>
          <w:sz w:val="20"/>
          <w:szCs w:val="20"/>
        </w:rPr>
        <w:t xml:space="preserve">v okvire katere izvajalec jamči naročniku, da bodo dela, ki so predmet pogodbe, vključno z </w:t>
      </w:r>
      <w:r w:rsidR="00C7060A">
        <w:rPr>
          <w:rFonts w:ascii="Arial" w:hAnsi="Arial" w:cs="Arial"/>
          <w:color w:val="000000" w:themeColor="text1"/>
          <w:sz w:val="20"/>
          <w:szCs w:val="20"/>
        </w:rPr>
        <w:t xml:space="preserve">dobavljeno opremo in materiali, </w:t>
      </w:r>
      <w:r w:rsidRPr="009E0549">
        <w:rPr>
          <w:rFonts w:ascii="Arial" w:hAnsi="Arial" w:cs="Arial"/>
          <w:color w:val="000000" w:themeColor="text1"/>
          <w:sz w:val="20"/>
          <w:szCs w:val="20"/>
        </w:rPr>
        <w:t>v skladu z naročnikovimi zahtevami. Garancijska doba začne teči od izdaje potrdil o prevzemu del.</w:t>
      </w:r>
    </w:p>
    <w:p w14:paraId="5CB3632E" w14:textId="77777777" w:rsidR="000A375C" w:rsidRPr="009E0549" w:rsidRDefault="000A375C" w:rsidP="000A375C">
      <w:pPr>
        <w:spacing w:after="0" w:line="240" w:lineRule="auto"/>
        <w:jc w:val="both"/>
        <w:rPr>
          <w:rFonts w:ascii="Arial" w:hAnsi="Arial" w:cs="Arial"/>
          <w:sz w:val="20"/>
          <w:szCs w:val="20"/>
        </w:rPr>
      </w:pPr>
    </w:p>
    <w:p w14:paraId="7931C8B2" w14:textId="104276F4"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00D4775C">
        <w:rPr>
          <w:rFonts w:ascii="Arial" w:hAnsi="Arial" w:cs="Arial"/>
          <w:b/>
          <w:sz w:val="20"/>
          <w:szCs w:val="20"/>
        </w:rPr>
        <w:t>I</w:t>
      </w:r>
      <w:r w:rsidRPr="009E0549">
        <w:rPr>
          <w:rFonts w:ascii="Arial" w:hAnsi="Arial" w:cs="Arial"/>
          <w:b/>
          <w:sz w:val="20"/>
          <w:szCs w:val="20"/>
        </w:rPr>
        <w:t>. FINANČNO ZAVAROVANJE</w:t>
      </w:r>
    </w:p>
    <w:p w14:paraId="05ED5911" w14:textId="03D980C3"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E72CCB">
        <w:rPr>
          <w:rFonts w:ascii="Arial" w:hAnsi="Arial" w:cs="Arial"/>
          <w:b/>
          <w:sz w:val="20"/>
          <w:szCs w:val="20"/>
        </w:rPr>
        <w:t>8</w:t>
      </w:r>
      <w:r w:rsidR="000A375C" w:rsidRPr="009E0549">
        <w:rPr>
          <w:rFonts w:ascii="Arial" w:hAnsi="Arial" w:cs="Arial"/>
          <w:b/>
          <w:sz w:val="20"/>
          <w:szCs w:val="20"/>
        </w:rPr>
        <w:t>. člen</w:t>
      </w:r>
    </w:p>
    <w:p w14:paraId="5E015AAF" w14:textId="250AFB6B" w:rsidR="00244D25" w:rsidRPr="0024704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vestno in kakovostno izvedbo</w:t>
      </w:r>
      <w:r w:rsidR="00A51262">
        <w:rPr>
          <w:rFonts w:ascii="Arial" w:hAnsi="Arial" w:cs="Arial"/>
          <w:color w:val="000000" w:themeColor="text1"/>
          <w:sz w:val="20"/>
          <w:szCs w:val="20"/>
        </w:rPr>
        <w:t xml:space="preserve"> </w:t>
      </w:r>
      <w:r w:rsidR="00A51262" w:rsidRPr="0054437B">
        <w:rPr>
          <w:rFonts w:ascii="Arial" w:hAnsi="Arial" w:cs="Arial"/>
          <w:sz w:val="20"/>
          <w:szCs w:val="20"/>
        </w:rPr>
        <w:t xml:space="preserve">del </w:t>
      </w:r>
      <w:r w:rsidRPr="009E0549">
        <w:rPr>
          <w:rFonts w:ascii="Arial" w:hAnsi="Arial" w:cs="Arial"/>
          <w:color w:val="000000" w:themeColor="text1"/>
          <w:sz w:val="20"/>
          <w:szCs w:val="20"/>
        </w:rPr>
        <w:t xml:space="preserve">po tej pogodbi bo izvajalec v roku 10 delovnih dni po podpisu pogodbe izročil naročniku SŽ – Infrastruktura, d.o.o., </w:t>
      </w:r>
      <w:r w:rsidR="008F447A" w:rsidRPr="0054437B">
        <w:rPr>
          <w:rFonts w:ascii="Arial" w:hAnsi="Arial" w:cs="Arial"/>
          <w:sz w:val="20"/>
          <w:szCs w:val="20"/>
        </w:rPr>
        <w:t xml:space="preserve">nepreklicno in brezpogojno </w:t>
      </w:r>
      <w:r w:rsidRPr="0054437B">
        <w:rPr>
          <w:rFonts w:ascii="Arial" w:hAnsi="Arial" w:cs="Arial"/>
          <w:sz w:val="20"/>
          <w:szCs w:val="20"/>
        </w:rPr>
        <w:t>bančno</w:t>
      </w:r>
      <w:r w:rsidR="008F447A" w:rsidRPr="0054437B">
        <w:rPr>
          <w:rFonts w:ascii="Arial" w:hAnsi="Arial" w:cs="Arial"/>
          <w:sz w:val="20"/>
          <w:szCs w:val="20"/>
        </w:rPr>
        <w:t xml:space="preserve"> </w:t>
      </w:r>
      <w:r w:rsidRPr="0054437B">
        <w:rPr>
          <w:rFonts w:ascii="Arial" w:hAnsi="Arial" w:cs="Arial"/>
          <w:sz w:val="20"/>
          <w:szCs w:val="20"/>
        </w:rPr>
        <w:t>garancijo</w:t>
      </w:r>
      <w:r w:rsidR="008F447A" w:rsidRPr="0054437B">
        <w:rPr>
          <w:rFonts w:ascii="Arial" w:hAnsi="Arial" w:cs="Arial"/>
          <w:sz w:val="20"/>
          <w:szCs w:val="20"/>
        </w:rPr>
        <w:t xml:space="preserve"> </w:t>
      </w:r>
      <w:r w:rsidRPr="009E0549">
        <w:rPr>
          <w:rFonts w:ascii="Arial" w:hAnsi="Arial" w:cs="Arial"/>
          <w:color w:val="000000" w:themeColor="text1"/>
          <w:sz w:val="20"/>
          <w:szCs w:val="20"/>
        </w:rPr>
        <w:t xml:space="preserve">za dobro izvedbo pogodbenih obveznosti v </w:t>
      </w:r>
      <w:r w:rsidRPr="00271222">
        <w:rPr>
          <w:rFonts w:ascii="Arial" w:hAnsi="Arial" w:cs="Arial"/>
          <w:sz w:val="20"/>
          <w:szCs w:val="20"/>
        </w:rPr>
        <w:t xml:space="preserve">višini </w:t>
      </w:r>
      <w:r w:rsidR="001F70DF" w:rsidRPr="00247040">
        <w:rPr>
          <w:rFonts w:ascii="Arial" w:hAnsi="Arial" w:cs="Arial"/>
          <w:sz w:val="20"/>
          <w:szCs w:val="20"/>
        </w:rPr>
        <w:t>10</w:t>
      </w:r>
      <w:r w:rsidR="004F65E9" w:rsidRPr="00247040">
        <w:rPr>
          <w:rFonts w:ascii="Arial" w:hAnsi="Arial" w:cs="Arial"/>
          <w:sz w:val="20"/>
          <w:szCs w:val="20"/>
        </w:rPr>
        <w:t xml:space="preserve"> </w:t>
      </w:r>
      <w:r w:rsidRPr="00247040">
        <w:rPr>
          <w:rFonts w:ascii="Arial" w:hAnsi="Arial" w:cs="Arial"/>
          <w:sz w:val="20"/>
          <w:szCs w:val="20"/>
        </w:rPr>
        <w:t xml:space="preserve">% pogodbene vrednosti z DDV in veljavnostjo </w:t>
      </w:r>
      <w:r w:rsidR="00A51262" w:rsidRPr="00247040">
        <w:rPr>
          <w:rFonts w:ascii="Arial" w:hAnsi="Arial" w:cs="Arial"/>
          <w:sz w:val="20"/>
          <w:szCs w:val="20"/>
        </w:rPr>
        <w:t xml:space="preserve">vsaj </w:t>
      </w:r>
      <w:r w:rsidRPr="00247040">
        <w:rPr>
          <w:rFonts w:ascii="Arial" w:hAnsi="Arial" w:cs="Arial"/>
          <w:sz w:val="20"/>
          <w:szCs w:val="20"/>
        </w:rPr>
        <w:t xml:space="preserve">60 dni </w:t>
      </w:r>
      <w:r w:rsidR="004F65E9" w:rsidRPr="00247040">
        <w:rPr>
          <w:rFonts w:ascii="Arial" w:hAnsi="Arial" w:cs="Arial"/>
          <w:sz w:val="20"/>
          <w:szCs w:val="20"/>
        </w:rPr>
        <w:t>po izteku roka izvedbe</w:t>
      </w:r>
      <w:r w:rsidRPr="00247040">
        <w:rPr>
          <w:rFonts w:ascii="Arial" w:hAnsi="Arial" w:cs="Arial"/>
          <w:sz w:val="20"/>
          <w:szCs w:val="20"/>
        </w:rPr>
        <w:t>.</w:t>
      </w:r>
    </w:p>
    <w:p w14:paraId="7EEC4C88" w14:textId="4A40EABA" w:rsidR="001E6959" w:rsidRPr="00247040" w:rsidRDefault="001E6959" w:rsidP="000A375C">
      <w:pPr>
        <w:autoSpaceDE w:val="0"/>
        <w:autoSpaceDN w:val="0"/>
        <w:adjustRightInd w:val="0"/>
        <w:spacing w:after="0" w:line="240" w:lineRule="auto"/>
        <w:jc w:val="both"/>
        <w:rPr>
          <w:rFonts w:ascii="Arial" w:hAnsi="Arial" w:cs="Arial"/>
          <w:sz w:val="20"/>
          <w:szCs w:val="20"/>
        </w:rPr>
      </w:pPr>
    </w:p>
    <w:p w14:paraId="13C44960" w14:textId="77777777" w:rsidR="001E6959" w:rsidRPr="00247040" w:rsidRDefault="001E6959" w:rsidP="001E6959">
      <w:pPr>
        <w:autoSpaceDE w:val="0"/>
        <w:autoSpaceDN w:val="0"/>
        <w:adjustRightInd w:val="0"/>
        <w:spacing w:after="0" w:line="240" w:lineRule="auto"/>
        <w:jc w:val="both"/>
        <w:rPr>
          <w:rFonts w:ascii="Arial" w:hAnsi="Arial" w:cs="Arial"/>
          <w:sz w:val="20"/>
          <w:szCs w:val="20"/>
        </w:rPr>
      </w:pPr>
      <w:r w:rsidRPr="00247040">
        <w:rPr>
          <w:rFonts w:ascii="Arial" w:hAnsi="Arial" w:cs="Arial"/>
          <w:sz w:val="20"/>
          <w:szCs w:val="20"/>
        </w:rPr>
        <w:t>V primeru unovčitve garancije mora izvajalec naročniku takoj izročiti novo.</w:t>
      </w:r>
    </w:p>
    <w:p w14:paraId="3C1D8899" w14:textId="77777777" w:rsidR="00244D25" w:rsidRPr="00271222" w:rsidRDefault="00244D25" w:rsidP="000A375C">
      <w:pPr>
        <w:autoSpaceDE w:val="0"/>
        <w:autoSpaceDN w:val="0"/>
        <w:adjustRightInd w:val="0"/>
        <w:spacing w:after="0" w:line="240" w:lineRule="auto"/>
        <w:jc w:val="both"/>
        <w:rPr>
          <w:rFonts w:ascii="Arial" w:hAnsi="Arial" w:cs="Arial"/>
          <w:sz w:val="20"/>
          <w:szCs w:val="20"/>
        </w:rPr>
      </w:pPr>
    </w:p>
    <w:p w14:paraId="7BE01EEC" w14:textId="4C508935" w:rsidR="000A375C" w:rsidRPr="009E0549" w:rsidRDefault="005C7C77"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E72CCB">
        <w:rPr>
          <w:rFonts w:ascii="Arial" w:hAnsi="Arial" w:cs="Arial"/>
          <w:b/>
          <w:sz w:val="20"/>
          <w:szCs w:val="20"/>
        </w:rPr>
        <w:t>9</w:t>
      </w:r>
      <w:r w:rsidR="000A375C"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487C557C" w:rsidR="000A375C" w:rsidRDefault="000A375C" w:rsidP="000A375C">
      <w:pPr>
        <w:autoSpaceDE w:val="0"/>
        <w:autoSpaceDN w:val="0"/>
        <w:adjustRightInd w:val="0"/>
        <w:spacing w:after="0" w:line="240" w:lineRule="auto"/>
        <w:jc w:val="both"/>
        <w:rPr>
          <w:rFonts w:ascii="Arial" w:hAnsi="Arial" w:cs="Arial"/>
          <w:color w:val="000000" w:themeColor="text1"/>
          <w:sz w:val="20"/>
          <w:szCs w:val="20"/>
        </w:rPr>
      </w:pPr>
      <w:r w:rsidRPr="00247040">
        <w:rPr>
          <w:rFonts w:ascii="Arial" w:hAnsi="Arial" w:cs="Arial"/>
          <w:sz w:val="20"/>
          <w:szCs w:val="20"/>
        </w:rPr>
        <w:t>Za pokritje teh stroškov bo izvajalec v roku 5 (pet) delovnih dni po zaključku vseh</w:t>
      </w:r>
      <w:r w:rsidR="00173776" w:rsidRPr="00247040">
        <w:rPr>
          <w:rFonts w:ascii="Arial" w:hAnsi="Arial" w:cs="Arial"/>
          <w:sz w:val="20"/>
          <w:szCs w:val="20"/>
        </w:rPr>
        <w:t xml:space="preserve"> del </w:t>
      </w:r>
      <w:r w:rsidRPr="00247040">
        <w:rPr>
          <w:rFonts w:ascii="Arial" w:hAnsi="Arial" w:cs="Arial"/>
          <w:sz w:val="20"/>
          <w:szCs w:val="20"/>
        </w:rPr>
        <w:t xml:space="preserve">in </w:t>
      </w:r>
      <w:r w:rsidR="00BE2924" w:rsidRPr="00247040">
        <w:rPr>
          <w:rFonts w:ascii="Arial" w:hAnsi="Arial" w:cs="Arial"/>
          <w:sz w:val="20"/>
          <w:szCs w:val="20"/>
        </w:rPr>
        <w:t>obojestranskem podpisu primopredajnega zapisnika  oz.</w:t>
      </w:r>
      <w:r w:rsidR="00A025A2" w:rsidRPr="00247040">
        <w:rPr>
          <w:rFonts w:ascii="Arial" w:hAnsi="Arial" w:cs="Arial"/>
          <w:sz w:val="20"/>
          <w:szCs w:val="20"/>
        </w:rPr>
        <w:t xml:space="preserve"> </w:t>
      </w:r>
      <w:r w:rsidRPr="00247040">
        <w:rPr>
          <w:rFonts w:ascii="Arial" w:hAnsi="Arial" w:cs="Arial"/>
          <w:sz w:val="20"/>
          <w:szCs w:val="20"/>
        </w:rPr>
        <w:t>izdaje potrdila o</w:t>
      </w:r>
      <w:r w:rsidR="00F8674C" w:rsidRPr="00247040">
        <w:rPr>
          <w:rFonts w:ascii="Arial" w:hAnsi="Arial" w:cs="Arial"/>
          <w:sz w:val="20"/>
          <w:szCs w:val="20"/>
        </w:rPr>
        <w:t xml:space="preserve"> končnem</w:t>
      </w:r>
      <w:r w:rsidRPr="00247040">
        <w:rPr>
          <w:rFonts w:ascii="Arial" w:hAnsi="Arial" w:cs="Arial"/>
          <w:sz w:val="20"/>
          <w:szCs w:val="20"/>
        </w:rPr>
        <w:t xml:space="preserve"> prevzemu </w:t>
      </w:r>
      <w:r w:rsidR="00F8674C" w:rsidRPr="00247040">
        <w:rPr>
          <w:rFonts w:ascii="Arial" w:hAnsi="Arial" w:cs="Arial"/>
          <w:sz w:val="20"/>
          <w:szCs w:val="20"/>
        </w:rPr>
        <w:t xml:space="preserve">opravljenih </w:t>
      </w:r>
      <w:r w:rsidRPr="009E0549">
        <w:rPr>
          <w:rFonts w:ascii="Arial" w:hAnsi="Arial" w:cs="Arial"/>
          <w:color w:val="000000" w:themeColor="text1"/>
          <w:sz w:val="20"/>
          <w:szCs w:val="20"/>
        </w:rPr>
        <w:t xml:space="preserve">del izročil naročniku garancijo za odpravo napak v garancijskem </w:t>
      </w:r>
      <w:r w:rsidRPr="00461BE4">
        <w:rPr>
          <w:rFonts w:ascii="Arial" w:hAnsi="Arial" w:cs="Arial"/>
          <w:sz w:val="20"/>
          <w:szCs w:val="20"/>
        </w:rPr>
        <w:t>roku</w:t>
      </w:r>
      <w:r w:rsidR="00A142E0" w:rsidRPr="00461BE4">
        <w:rPr>
          <w:rFonts w:ascii="Arial" w:hAnsi="Arial" w:cs="Arial"/>
          <w:sz w:val="20"/>
          <w:szCs w:val="20"/>
        </w:rPr>
        <w:t xml:space="preserve"> in sicer</w:t>
      </w:r>
      <w:r w:rsidR="00AD632A" w:rsidRPr="00461BE4">
        <w:rPr>
          <w:rFonts w:ascii="Arial" w:hAnsi="Arial" w:cs="Arial"/>
          <w:sz w:val="20"/>
          <w:szCs w:val="20"/>
        </w:rPr>
        <w:t xml:space="preserve"> </w:t>
      </w:r>
      <w:r w:rsidR="00A142E0" w:rsidRPr="00461BE4">
        <w:rPr>
          <w:rFonts w:ascii="Arial" w:hAnsi="Arial" w:cs="Arial"/>
          <w:sz w:val="20"/>
          <w:szCs w:val="20"/>
        </w:rPr>
        <w:t xml:space="preserve">brezpogojno </w:t>
      </w:r>
      <w:r w:rsidR="00AD632A" w:rsidRPr="00461BE4">
        <w:rPr>
          <w:rFonts w:ascii="Arial" w:hAnsi="Arial" w:cs="Arial"/>
          <w:sz w:val="20"/>
          <w:szCs w:val="20"/>
        </w:rPr>
        <w:t xml:space="preserve">in nepreklicno </w:t>
      </w:r>
      <w:r w:rsidR="00A142E0" w:rsidRPr="00461BE4">
        <w:rPr>
          <w:rFonts w:ascii="Arial" w:hAnsi="Arial" w:cs="Arial"/>
          <w:sz w:val="20"/>
          <w:szCs w:val="20"/>
        </w:rPr>
        <w:t>bančno garancijo</w:t>
      </w:r>
      <w:r w:rsidRPr="00461BE4">
        <w:rPr>
          <w:rFonts w:ascii="Arial" w:hAnsi="Arial" w:cs="Arial"/>
          <w:sz w:val="20"/>
          <w:szCs w:val="20"/>
        </w:rPr>
        <w:t xml:space="preserve"> </w:t>
      </w:r>
      <w:r w:rsidR="006D5CEC" w:rsidRPr="00461BE4">
        <w:rPr>
          <w:rFonts w:ascii="Arial" w:hAnsi="Arial" w:cs="Arial"/>
          <w:sz w:val="20"/>
          <w:szCs w:val="20"/>
        </w:rPr>
        <w:t>unovčljivo na prvi poziv</w:t>
      </w:r>
      <w:r w:rsidR="00461BE4">
        <w:rPr>
          <w:rFonts w:ascii="Arial" w:hAnsi="Arial" w:cs="Arial"/>
          <w:sz w:val="20"/>
          <w:szCs w:val="20"/>
        </w:rPr>
        <w:t xml:space="preserve">, </w:t>
      </w:r>
      <w:r w:rsidRPr="009E0549">
        <w:rPr>
          <w:rFonts w:ascii="Arial" w:hAnsi="Arial" w:cs="Arial"/>
          <w:color w:val="000000" w:themeColor="text1"/>
          <w:sz w:val="20"/>
          <w:szCs w:val="20"/>
        </w:rPr>
        <w:t>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xml:space="preserve">% pogodbene vrednosti (z DDV). Veljavnost zavarovanja za odpravo napak v garancijskem roku je 60 dni po prenehanju garancijske dobe. </w:t>
      </w:r>
    </w:p>
    <w:p w14:paraId="3D9DA0F2" w14:textId="77777777" w:rsidR="002C1183" w:rsidRPr="006F1535" w:rsidRDefault="002C1183" w:rsidP="000A375C">
      <w:pPr>
        <w:autoSpaceDE w:val="0"/>
        <w:autoSpaceDN w:val="0"/>
        <w:adjustRightInd w:val="0"/>
        <w:spacing w:after="0" w:line="240" w:lineRule="auto"/>
        <w:jc w:val="both"/>
        <w:rPr>
          <w:rFonts w:ascii="Arial" w:hAnsi="Arial" w:cs="Arial"/>
          <w:strike/>
          <w:color w:val="000000" w:themeColor="text1"/>
          <w:sz w:val="20"/>
          <w:szCs w:val="20"/>
        </w:rPr>
      </w:pPr>
    </w:p>
    <w:p w14:paraId="3E1A07C7" w14:textId="258E7602" w:rsidR="000A375C"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D5C597A" w14:textId="77777777" w:rsidR="007F7BD0" w:rsidRDefault="007F7BD0" w:rsidP="000A375C">
      <w:pPr>
        <w:autoSpaceDE w:val="0"/>
        <w:autoSpaceDN w:val="0"/>
        <w:adjustRightInd w:val="0"/>
        <w:spacing w:after="0" w:line="240" w:lineRule="auto"/>
        <w:jc w:val="both"/>
        <w:rPr>
          <w:rFonts w:ascii="Arial" w:hAnsi="Arial" w:cs="Arial"/>
          <w:sz w:val="20"/>
          <w:szCs w:val="20"/>
        </w:rPr>
      </w:pPr>
    </w:p>
    <w:tbl>
      <w:tblPr>
        <w:tblW w:w="9782" w:type="dxa"/>
        <w:tblInd w:w="-176" w:type="dxa"/>
        <w:tblLayout w:type="fixed"/>
        <w:tblLook w:val="0000" w:firstRow="0" w:lastRow="0" w:firstColumn="0" w:lastColumn="0" w:noHBand="0" w:noVBand="0"/>
      </w:tblPr>
      <w:tblGrid>
        <w:gridCol w:w="9782"/>
      </w:tblGrid>
      <w:tr w:rsidR="007F7BD0" w:rsidRPr="007F7BD0" w14:paraId="7220F105" w14:textId="77777777" w:rsidTr="008D432E">
        <w:trPr>
          <w:trHeight w:val="125"/>
        </w:trPr>
        <w:tc>
          <w:tcPr>
            <w:tcW w:w="9782" w:type="dxa"/>
          </w:tcPr>
          <w:p w14:paraId="3FEB5A1E" w14:textId="66F7E77D" w:rsidR="007F7BD0" w:rsidRPr="002404D6" w:rsidRDefault="00E7122F" w:rsidP="00E7122F">
            <w:pPr>
              <w:autoSpaceDE w:val="0"/>
              <w:autoSpaceDN w:val="0"/>
              <w:adjustRightInd w:val="0"/>
              <w:spacing w:after="0" w:line="240" w:lineRule="auto"/>
              <w:ind w:left="75" w:hanging="75"/>
              <w:jc w:val="both"/>
              <w:rPr>
                <w:rFonts w:ascii="Arial" w:hAnsi="Arial" w:cs="Arial"/>
                <w:b/>
                <w:sz w:val="20"/>
                <w:szCs w:val="20"/>
              </w:rPr>
            </w:pPr>
            <w:r>
              <w:rPr>
                <w:rFonts w:ascii="Arial" w:hAnsi="Arial" w:cs="Arial"/>
                <w:b/>
                <w:sz w:val="20"/>
                <w:szCs w:val="20"/>
              </w:rPr>
              <w:t xml:space="preserve"> </w:t>
            </w:r>
            <w:r w:rsidR="004A33C4" w:rsidRPr="002404D6">
              <w:rPr>
                <w:rFonts w:ascii="Arial" w:hAnsi="Arial" w:cs="Arial"/>
                <w:b/>
                <w:sz w:val="20"/>
                <w:szCs w:val="20"/>
              </w:rPr>
              <w:t>XI</w:t>
            </w:r>
            <w:r w:rsidR="00D4775C">
              <w:rPr>
                <w:rFonts w:ascii="Arial" w:hAnsi="Arial" w:cs="Arial"/>
                <w:b/>
                <w:sz w:val="20"/>
                <w:szCs w:val="20"/>
              </w:rPr>
              <w:t>V</w:t>
            </w:r>
            <w:r w:rsidR="004A33C4" w:rsidRPr="002404D6">
              <w:rPr>
                <w:rFonts w:ascii="Arial" w:hAnsi="Arial" w:cs="Arial"/>
                <w:b/>
                <w:sz w:val="20"/>
                <w:szCs w:val="20"/>
              </w:rPr>
              <w:t xml:space="preserve">. </w:t>
            </w:r>
            <w:r w:rsidR="007F7BD0" w:rsidRPr="002404D6">
              <w:rPr>
                <w:rFonts w:ascii="Arial" w:hAnsi="Arial" w:cs="Arial"/>
                <w:b/>
                <w:sz w:val="20"/>
                <w:szCs w:val="20"/>
              </w:rPr>
              <w:t>ZAVAROVANJE SPLOŠNE ODGOVORNOSTI</w:t>
            </w:r>
          </w:p>
          <w:p w14:paraId="18EDB40C" w14:textId="5560A949" w:rsidR="007F7BD0" w:rsidRPr="002404D6" w:rsidRDefault="00E72CCB" w:rsidP="0093681D">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20</w:t>
            </w:r>
            <w:r w:rsidR="0093681D" w:rsidRPr="002404D6">
              <w:rPr>
                <w:rFonts w:ascii="Arial" w:hAnsi="Arial" w:cs="Arial"/>
                <w:b/>
                <w:sz w:val="20"/>
                <w:szCs w:val="20"/>
              </w:rPr>
              <w:t>. člen</w:t>
            </w:r>
          </w:p>
        </w:tc>
      </w:tr>
      <w:tr w:rsidR="007F7BD0" w:rsidRPr="007F7BD0" w14:paraId="1F274246" w14:textId="77777777" w:rsidTr="008D432E">
        <w:trPr>
          <w:trHeight w:val="125"/>
        </w:trPr>
        <w:tc>
          <w:tcPr>
            <w:tcW w:w="9782" w:type="dxa"/>
          </w:tcPr>
          <w:p w14:paraId="69BD2F00" w14:textId="53B41DE2"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Izvajalec je dolžan imeti v času trajanje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 </w:t>
            </w:r>
          </w:p>
          <w:p w14:paraId="19C113F4"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2CA5DA6" w14:textId="77777777" w:rsidTr="008D432E">
        <w:trPr>
          <w:trHeight w:val="125"/>
        </w:trPr>
        <w:tc>
          <w:tcPr>
            <w:tcW w:w="9782" w:type="dxa"/>
          </w:tcPr>
          <w:p w14:paraId="7BA92005" w14:textId="7BC903B2" w:rsidR="00F84A51" w:rsidRPr="0054437B" w:rsidRDefault="00302E57" w:rsidP="00BB2D08">
            <w:pPr>
              <w:tabs>
                <w:tab w:val="left" w:pos="0"/>
              </w:tabs>
              <w:spacing w:after="0" w:line="240" w:lineRule="auto"/>
              <w:contextualSpacing/>
              <w:jc w:val="both"/>
              <w:rPr>
                <w:rFonts w:ascii="Arial" w:hAnsi="Arial" w:cs="Arial"/>
                <w:sz w:val="20"/>
                <w:szCs w:val="20"/>
              </w:rPr>
            </w:pPr>
            <w:r w:rsidRPr="00231C21">
              <w:rPr>
                <w:rFonts w:ascii="Arial" w:hAnsi="Arial" w:cs="Arial"/>
                <w:sz w:val="20"/>
                <w:szCs w:val="20"/>
              </w:rPr>
              <w:t xml:space="preserve">V primeru, da ima </w:t>
            </w:r>
            <w:r w:rsidRPr="0054437B">
              <w:rPr>
                <w:rFonts w:ascii="Arial" w:hAnsi="Arial" w:cs="Arial"/>
                <w:sz w:val="20"/>
                <w:szCs w:val="20"/>
              </w:rPr>
              <w:t>izvajalec podizvajalce, morajo tudi podizvajalci predložiti kopijo police o zavarovanju odgovornosti v skladu s 16. členom Gradbenega zakona (Uradni list RS, št. 199/21, 105/22 – ZZNŠPP in 133/23) glavnemu izvajalcu in naročniku ali drugo dokazilo o ureditvi odgovornosti podizvajalca, in sicer z enotno zavarovalno vsoto najmanj v višini 100.000 €.</w:t>
            </w:r>
          </w:p>
          <w:p w14:paraId="4026279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48B8936" w14:textId="77777777" w:rsidTr="008D432E">
        <w:trPr>
          <w:trHeight w:val="125"/>
        </w:trPr>
        <w:tc>
          <w:tcPr>
            <w:tcW w:w="9782" w:type="dxa"/>
          </w:tcPr>
          <w:p w14:paraId="787751D6" w14:textId="4F789082"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XV. </w:t>
            </w:r>
            <w:r w:rsidR="007F7BD0" w:rsidRPr="002404D6">
              <w:rPr>
                <w:rFonts w:ascii="Arial" w:hAnsi="Arial" w:cs="Arial"/>
                <w:b/>
                <w:sz w:val="20"/>
                <w:szCs w:val="20"/>
              </w:rPr>
              <w:t>GRADBENO ZAVAROVANJE</w:t>
            </w:r>
          </w:p>
        </w:tc>
      </w:tr>
      <w:tr w:rsidR="007F7BD0" w:rsidRPr="007F7BD0" w14:paraId="68508DE6" w14:textId="77777777" w:rsidTr="008D432E">
        <w:trPr>
          <w:trHeight w:val="125"/>
        </w:trPr>
        <w:tc>
          <w:tcPr>
            <w:tcW w:w="9782" w:type="dxa"/>
          </w:tcPr>
          <w:p w14:paraId="481BA9DE" w14:textId="7853435B" w:rsidR="007F7BD0" w:rsidRPr="002404D6" w:rsidRDefault="0093681D" w:rsidP="0093681D">
            <w:pPr>
              <w:autoSpaceDE w:val="0"/>
              <w:autoSpaceDN w:val="0"/>
              <w:adjustRightInd w:val="0"/>
              <w:spacing w:after="0" w:line="240" w:lineRule="auto"/>
              <w:jc w:val="center"/>
              <w:rPr>
                <w:rFonts w:ascii="Arial" w:hAnsi="Arial" w:cs="Arial"/>
                <w:sz w:val="20"/>
                <w:szCs w:val="20"/>
              </w:rPr>
            </w:pPr>
            <w:r w:rsidRPr="002404D6">
              <w:rPr>
                <w:rFonts w:ascii="Arial" w:hAnsi="Arial" w:cs="Arial"/>
                <w:b/>
                <w:sz w:val="20"/>
                <w:szCs w:val="20"/>
              </w:rPr>
              <w:t>2</w:t>
            </w:r>
            <w:r w:rsidR="00E72CCB">
              <w:rPr>
                <w:rFonts w:ascii="Arial" w:hAnsi="Arial" w:cs="Arial"/>
                <w:b/>
                <w:sz w:val="20"/>
                <w:szCs w:val="20"/>
              </w:rPr>
              <w:t>1</w:t>
            </w:r>
            <w:r w:rsidRPr="002404D6">
              <w:rPr>
                <w:rFonts w:ascii="Arial" w:hAnsi="Arial" w:cs="Arial"/>
                <w:b/>
                <w:sz w:val="20"/>
                <w:szCs w:val="20"/>
              </w:rPr>
              <w:t>. člen</w:t>
            </w:r>
          </w:p>
        </w:tc>
      </w:tr>
      <w:tr w:rsidR="007F7BD0" w:rsidRPr="007F7BD0" w14:paraId="199D91D3" w14:textId="77777777" w:rsidTr="008D432E">
        <w:trPr>
          <w:trHeight w:val="125"/>
        </w:trPr>
        <w:tc>
          <w:tcPr>
            <w:tcW w:w="9782" w:type="dxa"/>
          </w:tcPr>
          <w:p w14:paraId="7560B21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imeti v času veljavnosti te pogodbe (in najmanj do predaje objekta naročniku) sklenjeno gradbeno zavarovanje pod pogoji, določenimi v tem členu pogodbe.</w:t>
            </w:r>
          </w:p>
        </w:tc>
      </w:tr>
      <w:tr w:rsidR="007F7BD0" w:rsidRPr="007F7BD0" w14:paraId="2E6BE30A" w14:textId="77777777" w:rsidTr="008D432E">
        <w:trPr>
          <w:trHeight w:val="125"/>
        </w:trPr>
        <w:tc>
          <w:tcPr>
            <w:tcW w:w="9782" w:type="dxa"/>
          </w:tcPr>
          <w:p w14:paraId="4CF0013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6BAC4ED" w14:textId="77777777" w:rsidTr="008D432E">
        <w:trPr>
          <w:trHeight w:val="125"/>
        </w:trPr>
        <w:tc>
          <w:tcPr>
            <w:tcW w:w="9782" w:type="dxa"/>
          </w:tcPr>
          <w:p w14:paraId="7BF1CFB8"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Višina gradbenega zavarovanja mora obsegati najmanj višino pogodbene vrednosti.</w:t>
            </w:r>
          </w:p>
        </w:tc>
      </w:tr>
      <w:tr w:rsidR="007F7BD0" w:rsidRPr="007F7BD0" w14:paraId="0B84B3F0" w14:textId="77777777" w:rsidTr="008D432E">
        <w:trPr>
          <w:trHeight w:val="125"/>
        </w:trPr>
        <w:tc>
          <w:tcPr>
            <w:tcW w:w="9782" w:type="dxa"/>
          </w:tcPr>
          <w:p w14:paraId="46216DF9"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2FEDD1A" w14:textId="77777777" w:rsidTr="008D432E">
        <w:trPr>
          <w:trHeight w:val="125"/>
        </w:trPr>
        <w:tc>
          <w:tcPr>
            <w:tcW w:w="9782" w:type="dxa"/>
          </w:tcPr>
          <w:p w14:paraId="7CF7C6C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Predmet gradbenega zavarovanje morajo biti naslednje stvari:</w:t>
            </w:r>
          </w:p>
          <w:p w14:paraId="489233F6" w14:textId="2640363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celotni objekt v gradnji, ves gradbeni in instalacijski material ter elektro strojna oprema, ki so namenjeni za vgraditev in so vračunani v predračuns</w:t>
            </w:r>
            <w:r w:rsidR="003A3782" w:rsidRPr="002404D6">
              <w:rPr>
                <w:rFonts w:ascii="Arial" w:hAnsi="Arial" w:cs="Arial"/>
                <w:sz w:val="20"/>
                <w:szCs w:val="20"/>
              </w:rPr>
              <w:t>ki vrednosti gradbenega objekta.</w:t>
            </w:r>
          </w:p>
          <w:p w14:paraId="2BE03285"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080027F" w14:textId="77777777" w:rsidTr="008D432E">
        <w:trPr>
          <w:trHeight w:val="125"/>
        </w:trPr>
        <w:tc>
          <w:tcPr>
            <w:tcW w:w="9782" w:type="dxa"/>
          </w:tcPr>
          <w:p w14:paraId="1674FE8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Gradbeno zavarovanje mora kriti uničenje ali poškodbo zavarovanih stvari zaradi naslednjih nevarnosti:</w:t>
            </w:r>
          </w:p>
          <w:p w14:paraId="2155FB02" w14:textId="1810E1D4" w:rsidR="007F7BD0" w:rsidRPr="002404D6" w:rsidRDefault="007F7BD0" w:rsidP="00E45C3C">
            <w:pPr>
              <w:autoSpaceDE w:val="0"/>
              <w:autoSpaceDN w:val="0"/>
              <w:adjustRightInd w:val="0"/>
              <w:spacing w:after="0" w:line="240" w:lineRule="auto"/>
              <w:ind w:left="75" w:hanging="75"/>
              <w:jc w:val="both"/>
              <w:rPr>
                <w:rFonts w:ascii="Arial" w:hAnsi="Arial" w:cs="Arial"/>
                <w:sz w:val="20"/>
                <w:szCs w:val="20"/>
              </w:rPr>
            </w:pPr>
            <w:r w:rsidRPr="002404D6">
              <w:rPr>
                <w:rFonts w:ascii="Arial" w:hAnsi="Arial" w:cs="Arial"/>
                <w:sz w:val="20"/>
                <w:szCs w:val="20"/>
              </w:rPr>
              <w:t xml:space="preserve">- požar, strela, eksplozija, vihar, toča, izliv vode, mraz, led in sneg, snežni plaz, dež, odtrganje ali zrušenje </w:t>
            </w:r>
            <w:r w:rsidR="00E45C3C">
              <w:rPr>
                <w:rFonts w:ascii="Arial" w:hAnsi="Arial" w:cs="Arial"/>
                <w:sz w:val="20"/>
                <w:szCs w:val="20"/>
              </w:rPr>
              <w:t xml:space="preserve"> </w:t>
            </w:r>
            <w:r w:rsidR="003A3782" w:rsidRPr="002404D6">
              <w:rPr>
                <w:rFonts w:ascii="Arial" w:hAnsi="Arial" w:cs="Arial"/>
                <w:sz w:val="20"/>
                <w:szCs w:val="20"/>
              </w:rPr>
              <w:t>zemljišča ter zemeljskega usada,</w:t>
            </w:r>
          </w:p>
          <w:p w14:paraId="7A8B2D67" w14:textId="6D321E42" w:rsidR="007F7BD0" w:rsidRPr="002404D6" w:rsidRDefault="003A3782"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gradbene nezgode.</w:t>
            </w:r>
          </w:p>
          <w:p w14:paraId="4859B2AB"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p w14:paraId="4464732D" w14:textId="77777777" w:rsidR="007F7BD0"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Za ostale nevarnosti pa, če jim je gradnja izpostavljena v konkretnem primeru in se za to posebej dogovorita pogodbeni stranki.</w:t>
            </w:r>
          </w:p>
          <w:p w14:paraId="3428137A" w14:textId="5CA36A93" w:rsidR="00E7122F" w:rsidRPr="002404D6" w:rsidRDefault="00E7122F" w:rsidP="007F7BD0">
            <w:pPr>
              <w:autoSpaceDE w:val="0"/>
              <w:autoSpaceDN w:val="0"/>
              <w:adjustRightInd w:val="0"/>
              <w:spacing w:after="0" w:line="240" w:lineRule="auto"/>
              <w:jc w:val="both"/>
              <w:rPr>
                <w:rFonts w:ascii="Arial" w:hAnsi="Arial" w:cs="Arial"/>
                <w:sz w:val="20"/>
                <w:szCs w:val="20"/>
              </w:rPr>
            </w:pPr>
          </w:p>
        </w:tc>
      </w:tr>
      <w:tr w:rsidR="007F7BD0" w:rsidRPr="007F7BD0" w14:paraId="51F8348B" w14:textId="77777777" w:rsidTr="008D432E">
        <w:trPr>
          <w:trHeight w:val="125"/>
        </w:trPr>
        <w:tc>
          <w:tcPr>
            <w:tcW w:w="9782" w:type="dxa"/>
          </w:tcPr>
          <w:p w14:paraId="33189AD2" w14:textId="5F4CACDB"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XV</w:t>
            </w:r>
            <w:r w:rsidR="00D4775C">
              <w:rPr>
                <w:rFonts w:ascii="Arial" w:hAnsi="Arial" w:cs="Arial"/>
                <w:b/>
                <w:sz w:val="20"/>
                <w:szCs w:val="20"/>
              </w:rPr>
              <w:t>I</w:t>
            </w:r>
            <w:r w:rsidRPr="002404D6">
              <w:rPr>
                <w:rFonts w:ascii="Arial" w:hAnsi="Arial" w:cs="Arial"/>
                <w:b/>
                <w:sz w:val="20"/>
                <w:szCs w:val="20"/>
              </w:rPr>
              <w:t xml:space="preserve">. </w:t>
            </w:r>
            <w:r w:rsidR="007F7BD0" w:rsidRPr="002404D6">
              <w:rPr>
                <w:rFonts w:ascii="Arial" w:hAnsi="Arial" w:cs="Arial"/>
                <w:b/>
                <w:sz w:val="20"/>
                <w:szCs w:val="20"/>
              </w:rPr>
              <w:t>IZROČITEV ZAVAROVALNIH POLIC</w:t>
            </w:r>
          </w:p>
        </w:tc>
      </w:tr>
      <w:tr w:rsidR="007F7BD0" w:rsidRPr="007F7BD0" w14:paraId="5C775E86" w14:textId="77777777" w:rsidTr="008D432E">
        <w:trPr>
          <w:trHeight w:val="125"/>
        </w:trPr>
        <w:tc>
          <w:tcPr>
            <w:tcW w:w="9782" w:type="dxa"/>
          </w:tcPr>
          <w:p w14:paraId="3A049290" w14:textId="5739E92C"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w:t>
            </w:r>
            <w:r w:rsidR="00E72CCB">
              <w:rPr>
                <w:rFonts w:ascii="Arial" w:hAnsi="Arial" w:cs="Arial"/>
                <w:b/>
                <w:sz w:val="20"/>
                <w:szCs w:val="20"/>
              </w:rPr>
              <w:t>2</w:t>
            </w:r>
            <w:r w:rsidRPr="002404D6">
              <w:rPr>
                <w:rFonts w:ascii="Arial" w:hAnsi="Arial" w:cs="Arial"/>
                <w:b/>
                <w:sz w:val="20"/>
                <w:szCs w:val="20"/>
              </w:rPr>
              <w:t>. člen</w:t>
            </w:r>
          </w:p>
        </w:tc>
      </w:tr>
      <w:tr w:rsidR="007F7BD0" w:rsidRPr="007F7BD0" w14:paraId="395E37E4" w14:textId="77777777" w:rsidTr="008D432E">
        <w:trPr>
          <w:trHeight w:val="125"/>
        </w:trPr>
        <w:tc>
          <w:tcPr>
            <w:tcW w:w="9782" w:type="dxa"/>
          </w:tcPr>
          <w:p w14:paraId="6A722E11" w14:textId="0368C795"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naročniku izročiti kopije zavarovalnih polic in vsa  potrdila o p</w:t>
            </w:r>
            <w:r w:rsidR="00250144" w:rsidRPr="002404D6">
              <w:rPr>
                <w:rFonts w:ascii="Arial" w:hAnsi="Arial" w:cs="Arial"/>
                <w:sz w:val="20"/>
                <w:szCs w:val="20"/>
              </w:rPr>
              <w:t xml:space="preserve">lačilu zavarovalne premije iz </w:t>
            </w:r>
            <w:r w:rsidR="00B0734D">
              <w:rPr>
                <w:rFonts w:ascii="Arial" w:hAnsi="Arial" w:cs="Arial"/>
                <w:sz w:val="20"/>
                <w:szCs w:val="20"/>
              </w:rPr>
              <w:t>20</w:t>
            </w:r>
            <w:r w:rsidR="00250144" w:rsidRPr="002404D6">
              <w:rPr>
                <w:rFonts w:ascii="Arial" w:hAnsi="Arial" w:cs="Arial"/>
                <w:sz w:val="20"/>
                <w:szCs w:val="20"/>
              </w:rPr>
              <w:t>. in 2</w:t>
            </w:r>
            <w:r w:rsidR="00B0734D">
              <w:rPr>
                <w:rFonts w:ascii="Arial" w:hAnsi="Arial" w:cs="Arial"/>
                <w:sz w:val="20"/>
                <w:szCs w:val="20"/>
              </w:rPr>
              <w:t>1</w:t>
            </w:r>
            <w:r w:rsidRPr="002404D6">
              <w:rPr>
                <w:rFonts w:ascii="Arial" w:hAnsi="Arial" w:cs="Arial"/>
                <w:sz w:val="20"/>
                <w:szCs w:val="20"/>
              </w:rPr>
              <w:t>. člena te pogodbe v roku deset (10) dni od podpisa pogodbe.</w:t>
            </w:r>
          </w:p>
        </w:tc>
      </w:tr>
    </w:tbl>
    <w:p w14:paraId="07A9387C" w14:textId="77777777" w:rsidR="000A375C" w:rsidRPr="009E0549" w:rsidRDefault="000A375C" w:rsidP="002404D6">
      <w:pPr>
        <w:tabs>
          <w:tab w:val="left" w:pos="864"/>
        </w:tabs>
        <w:spacing w:after="0" w:line="240" w:lineRule="auto"/>
        <w:ind w:right="-752"/>
        <w:jc w:val="both"/>
        <w:rPr>
          <w:rFonts w:ascii="Arial" w:hAnsi="Arial" w:cs="Arial"/>
          <w:b/>
          <w:sz w:val="20"/>
          <w:szCs w:val="20"/>
        </w:rPr>
      </w:pPr>
    </w:p>
    <w:p w14:paraId="01E8A2B3" w14:textId="1B904166"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4A33C4">
        <w:rPr>
          <w:rFonts w:ascii="Arial" w:hAnsi="Arial" w:cs="Arial"/>
          <w:b/>
          <w:sz w:val="20"/>
          <w:szCs w:val="20"/>
        </w:rPr>
        <w:t>VI</w:t>
      </w:r>
      <w:r w:rsidR="00D4775C">
        <w:rPr>
          <w:rFonts w:ascii="Arial" w:hAnsi="Arial" w:cs="Arial"/>
          <w:b/>
          <w:sz w:val="20"/>
          <w:szCs w:val="20"/>
        </w:rPr>
        <w:t>I</w:t>
      </w:r>
      <w:r w:rsidRPr="009E0549">
        <w:rPr>
          <w:rFonts w:ascii="Arial" w:hAnsi="Arial" w:cs="Arial"/>
          <w:b/>
          <w:sz w:val="20"/>
          <w:szCs w:val="20"/>
        </w:rPr>
        <w:t xml:space="preserve">. PROTIKORUPCIJSKA KLAVZULA </w:t>
      </w:r>
    </w:p>
    <w:p w14:paraId="54B6629A" w14:textId="6900C881"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2</w:t>
      </w:r>
      <w:r w:rsidR="00E72CCB">
        <w:rPr>
          <w:rFonts w:ascii="Arial" w:hAnsi="Arial" w:cs="Arial"/>
          <w:b/>
          <w:sz w:val="20"/>
          <w:szCs w:val="20"/>
        </w:rPr>
        <w:t>3</w:t>
      </w:r>
      <w:r w:rsidR="000A375C" w:rsidRPr="009E0549">
        <w:rPr>
          <w:rFonts w:ascii="Arial" w:hAnsi="Arial" w:cs="Arial"/>
          <w:b/>
          <w:sz w:val="20"/>
          <w:szCs w:val="20"/>
        </w:rPr>
        <w:t>. člen</w:t>
      </w:r>
    </w:p>
    <w:p w14:paraId="73F182EA" w14:textId="0393CFA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 podlagi Zakona o integriteti in preprečevanju korupcije </w:t>
      </w:r>
      <w:r w:rsidR="00447F0C">
        <w:rPr>
          <w:rFonts w:ascii="Arial" w:hAnsi="Arial" w:cs="Arial"/>
          <w:sz w:val="20"/>
          <w:szCs w:val="20"/>
        </w:rPr>
        <w:t>(</w:t>
      </w:r>
      <w:proofErr w:type="spellStart"/>
      <w:r w:rsidR="00447F0C" w:rsidRPr="00447F0C">
        <w:rPr>
          <w:rFonts w:ascii="Arial" w:hAnsi="Arial" w:cs="Arial"/>
          <w:sz w:val="20"/>
          <w:szCs w:val="20"/>
        </w:rPr>
        <w:t>ZIntPK</w:t>
      </w:r>
      <w:proofErr w:type="spellEnd"/>
      <w:r w:rsidR="00447F0C" w:rsidRPr="00447F0C">
        <w:rPr>
          <w:rFonts w:ascii="Arial" w:hAnsi="Arial" w:cs="Arial"/>
          <w:sz w:val="20"/>
          <w:szCs w:val="20"/>
        </w:rPr>
        <w:t xml:space="preserve">, Ur. I. RS, št. 69/11-UPB2, 158/20 in 3/22 — </w:t>
      </w:r>
      <w:proofErr w:type="spellStart"/>
      <w:r w:rsidR="00447F0C" w:rsidRPr="00447F0C">
        <w:rPr>
          <w:rFonts w:ascii="Arial" w:hAnsi="Arial" w:cs="Arial"/>
          <w:sz w:val="20"/>
          <w:szCs w:val="20"/>
        </w:rPr>
        <w:t>ZDeb</w:t>
      </w:r>
      <w:proofErr w:type="spellEnd"/>
      <w:r w:rsidR="00447F0C" w:rsidRPr="00447F0C">
        <w:rPr>
          <w:rFonts w:ascii="Arial" w:hAnsi="Arial" w:cs="Arial"/>
          <w:sz w:val="20"/>
          <w:szCs w:val="20"/>
        </w:rPr>
        <w:t xml:space="preserve"> ter 16/23 — </w:t>
      </w:r>
      <w:proofErr w:type="spellStart"/>
      <w:r w:rsidR="00447F0C" w:rsidRPr="00447F0C">
        <w:rPr>
          <w:rFonts w:ascii="Arial" w:hAnsi="Arial" w:cs="Arial"/>
          <w:sz w:val="20"/>
          <w:szCs w:val="20"/>
        </w:rPr>
        <w:t>ZZPr</w:t>
      </w:r>
      <w:proofErr w:type="spellEnd"/>
      <w:r w:rsidR="00447F0C" w:rsidRPr="00447F0C">
        <w:rPr>
          <w:rFonts w:ascii="Arial" w:hAnsi="Arial" w:cs="Arial"/>
          <w:sz w:val="20"/>
          <w:szCs w:val="20"/>
        </w:rPr>
        <w:t>)</w:t>
      </w:r>
      <w:r w:rsidR="00447F0C">
        <w:rPr>
          <w:rFonts w:ascii="Arial" w:hAnsi="Arial" w:cs="Arial"/>
          <w:sz w:val="20"/>
          <w:szCs w:val="20"/>
        </w:rPr>
        <w:t xml:space="preserve"> </w:t>
      </w:r>
      <w:r w:rsidRPr="009E0549">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04E7B7E9" w:rsidR="000A375C"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48870EDB" w14:textId="0051BDA8" w:rsidR="00351785" w:rsidRDefault="00351785" w:rsidP="000A375C">
      <w:pPr>
        <w:spacing w:after="0" w:line="240" w:lineRule="auto"/>
        <w:jc w:val="both"/>
        <w:rPr>
          <w:rFonts w:ascii="Arial" w:hAnsi="Arial" w:cs="Arial"/>
          <w:color w:val="000000" w:themeColor="text1"/>
          <w:sz w:val="20"/>
          <w:szCs w:val="20"/>
        </w:rPr>
      </w:pPr>
    </w:p>
    <w:p w14:paraId="5AE57E31" w14:textId="3127056E" w:rsidR="00351785" w:rsidRDefault="00351785" w:rsidP="000A375C">
      <w:pPr>
        <w:spacing w:after="0" w:line="240" w:lineRule="auto"/>
        <w:jc w:val="both"/>
        <w:rPr>
          <w:rFonts w:ascii="Arial" w:hAnsi="Arial" w:cs="Arial"/>
          <w:color w:val="000000" w:themeColor="text1"/>
          <w:sz w:val="20"/>
          <w:szCs w:val="20"/>
        </w:rPr>
      </w:pPr>
    </w:p>
    <w:p w14:paraId="410816D7" w14:textId="77777777" w:rsidR="00351785" w:rsidRPr="009E0549" w:rsidRDefault="00351785" w:rsidP="000A375C">
      <w:pPr>
        <w:spacing w:after="0" w:line="240" w:lineRule="auto"/>
        <w:jc w:val="both"/>
        <w:rPr>
          <w:rFonts w:ascii="Arial" w:hAnsi="Arial" w:cs="Arial"/>
          <w:color w:val="000000" w:themeColor="text1"/>
          <w:sz w:val="20"/>
          <w:szCs w:val="20"/>
        </w:rPr>
      </w:pPr>
    </w:p>
    <w:p w14:paraId="0CAD3F89" w14:textId="77777777"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0829B8DB"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lastRenderedPageBreak/>
        <w:t>XVII</w:t>
      </w:r>
      <w:r w:rsidR="00D4775C">
        <w:rPr>
          <w:rFonts w:ascii="Arial" w:hAnsi="Arial" w:cs="Arial"/>
          <w:b/>
          <w:color w:val="000000" w:themeColor="text1"/>
          <w:sz w:val="20"/>
          <w:szCs w:val="20"/>
        </w:rPr>
        <w:t>I</w:t>
      </w:r>
      <w:r w:rsidR="000A375C" w:rsidRPr="009E0549">
        <w:rPr>
          <w:rFonts w:ascii="Arial" w:hAnsi="Arial" w:cs="Arial"/>
          <w:b/>
          <w:color w:val="000000" w:themeColor="text1"/>
          <w:sz w:val="20"/>
          <w:szCs w:val="20"/>
        </w:rPr>
        <w:t>. RAZVEZNI POGOJI</w:t>
      </w:r>
    </w:p>
    <w:p w14:paraId="435432F6" w14:textId="7AD49ED8"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E72CCB">
        <w:rPr>
          <w:rFonts w:ascii="Arial" w:hAnsi="Arial" w:cs="Arial"/>
          <w:b/>
          <w:color w:val="000000" w:themeColor="text1"/>
          <w:sz w:val="20"/>
          <w:szCs w:val="20"/>
        </w:rPr>
        <w:t>4</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w:t>
      </w:r>
      <w:proofErr w:type="spellStart"/>
      <w:r w:rsidRPr="009E0549">
        <w:rPr>
          <w:rFonts w:ascii="Arial" w:hAnsi="Arial" w:cs="Arial"/>
          <w:sz w:val="20"/>
          <w:szCs w:val="20"/>
        </w:rPr>
        <w:t>okoljske</w:t>
      </w:r>
      <w:proofErr w:type="spellEnd"/>
      <w:r w:rsidRPr="009E0549">
        <w:rPr>
          <w:rFonts w:ascii="Arial" w:hAnsi="Arial" w:cs="Arial"/>
          <w:sz w:val="20"/>
          <w:szCs w:val="20"/>
        </w:rPr>
        <w:t xml:space="preserve"> ali socialne zakonodaje s strani izvajalca ali podizvajalca ali </w:t>
      </w:r>
    </w:p>
    <w:p w14:paraId="1E8641A6"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3931932E" w14:textId="3D3AA3AC"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r w:rsidR="004277C3">
        <w:rPr>
          <w:rFonts w:ascii="Arial" w:hAnsi="Arial" w:cs="Arial"/>
          <w:sz w:val="20"/>
          <w:szCs w:val="20"/>
        </w:rPr>
        <w:t>.</w:t>
      </w:r>
    </w:p>
    <w:p w14:paraId="018EF740" w14:textId="79AE4594" w:rsidR="00B35004" w:rsidRPr="00247040" w:rsidRDefault="00930121" w:rsidP="008A69E9">
      <w:pPr>
        <w:jc w:val="both"/>
        <w:rPr>
          <w:rFonts w:ascii="Arial" w:hAnsi="Arial" w:cs="Arial"/>
          <w:sz w:val="20"/>
          <w:szCs w:val="20"/>
        </w:rPr>
      </w:pPr>
      <w:r w:rsidRPr="00930121">
        <w:rPr>
          <w:rFonts w:ascii="Arial" w:hAnsi="Arial" w:cs="Arial"/>
          <w:sz w:val="20"/>
          <w:szCs w:val="20"/>
        </w:rPr>
        <w:t xml:space="preserve">Če naročnik v roku 60 dni od seznanitve s kršitvijo ne začne novega postopka javnega naročila, se šteje, da </w:t>
      </w:r>
      <w:r w:rsidRPr="00247040">
        <w:rPr>
          <w:rFonts w:ascii="Arial" w:hAnsi="Arial" w:cs="Arial"/>
          <w:sz w:val="20"/>
          <w:szCs w:val="20"/>
        </w:rPr>
        <w:t>je pogodba razvezana šestdeseti dan od seznanitve s kršitvijo.</w:t>
      </w:r>
    </w:p>
    <w:p w14:paraId="2A2B2A3F" w14:textId="3E3C7279" w:rsidR="00F77237" w:rsidRPr="00247040" w:rsidRDefault="00F77237" w:rsidP="00F77237">
      <w:pPr>
        <w:spacing w:after="0" w:line="240" w:lineRule="auto"/>
        <w:jc w:val="both"/>
        <w:rPr>
          <w:rFonts w:ascii="Arial" w:hAnsi="Arial" w:cs="Arial"/>
          <w:b/>
          <w:sz w:val="20"/>
          <w:szCs w:val="20"/>
        </w:rPr>
      </w:pPr>
      <w:r w:rsidRPr="00247040">
        <w:rPr>
          <w:rFonts w:ascii="Arial" w:hAnsi="Arial" w:cs="Arial"/>
          <w:b/>
          <w:sz w:val="20"/>
          <w:szCs w:val="20"/>
        </w:rPr>
        <w:t>X</w:t>
      </w:r>
      <w:r w:rsidR="00A32AA2">
        <w:rPr>
          <w:rFonts w:ascii="Arial" w:hAnsi="Arial" w:cs="Arial"/>
          <w:b/>
          <w:sz w:val="20"/>
          <w:szCs w:val="20"/>
        </w:rPr>
        <w:t>I</w:t>
      </w:r>
      <w:r w:rsidRPr="00247040">
        <w:rPr>
          <w:rFonts w:ascii="Arial" w:hAnsi="Arial" w:cs="Arial"/>
          <w:b/>
          <w:sz w:val="20"/>
          <w:szCs w:val="20"/>
        </w:rPr>
        <w:t>X. ODSTOP OD POGODBE</w:t>
      </w:r>
    </w:p>
    <w:p w14:paraId="55008B87" w14:textId="77777777" w:rsidR="00F77237" w:rsidRPr="00247040" w:rsidRDefault="00F77237" w:rsidP="00F77237">
      <w:pPr>
        <w:pStyle w:val="Odstavekseznama"/>
        <w:numPr>
          <w:ilvl w:val="0"/>
          <w:numId w:val="30"/>
        </w:numPr>
        <w:spacing w:after="0" w:line="240" w:lineRule="auto"/>
        <w:jc w:val="center"/>
        <w:rPr>
          <w:rFonts w:ascii="Arial" w:hAnsi="Arial" w:cs="Arial"/>
          <w:b/>
          <w:sz w:val="20"/>
          <w:szCs w:val="20"/>
        </w:rPr>
      </w:pPr>
      <w:r w:rsidRPr="00247040">
        <w:rPr>
          <w:rFonts w:ascii="Arial" w:hAnsi="Arial" w:cs="Arial"/>
          <w:b/>
          <w:sz w:val="20"/>
          <w:szCs w:val="20"/>
        </w:rPr>
        <w:t>člen</w:t>
      </w:r>
    </w:p>
    <w:p w14:paraId="55D8B447" w14:textId="7660FC1E" w:rsidR="00F77237" w:rsidRPr="00247040" w:rsidRDefault="00F77237" w:rsidP="00F77237">
      <w:pPr>
        <w:spacing w:after="0" w:line="240" w:lineRule="auto"/>
        <w:jc w:val="both"/>
        <w:rPr>
          <w:rFonts w:ascii="Arial" w:hAnsi="Arial" w:cs="Arial"/>
          <w:b/>
          <w:sz w:val="20"/>
          <w:szCs w:val="20"/>
        </w:rPr>
      </w:pPr>
      <w:r w:rsidRPr="00247040">
        <w:rPr>
          <w:rFonts w:ascii="Arial" w:hAnsi="Arial" w:cs="Arial"/>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01B4EEEF" w14:textId="77777777" w:rsidR="00F77237" w:rsidRPr="00F77237" w:rsidRDefault="00F77237" w:rsidP="00F77237">
      <w:pPr>
        <w:spacing w:after="0" w:line="240" w:lineRule="auto"/>
        <w:jc w:val="both"/>
        <w:rPr>
          <w:rFonts w:ascii="Arial" w:hAnsi="Arial" w:cs="Arial"/>
          <w:b/>
          <w:color w:val="0070C0"/>
          <w:sz w:val="20"/>
          <w:szCs w:val="20"/>
        </w:rPr>
      </w:pPr>
    </w:p>
    <w:p w14:paraId="4FC25788" w14:textId="3000681F"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t>X</w:t>
      </w:r>
      <w:r w:rsidR="00D4775C">
        <w:rPr>
          <w:rFonts w:ascii="Arial" w:hAnsi="Arial" w:cs="Arial"/>
          <w:b/>
          <w:color w:val="000000" w:themeColor="text1"/>
          <w:sz w:val="20"/>
          <w:szCs w:val="20"/>
        </w:rPr>
        <w:t>X</w:t>
      </w:r>
      <w:r w:rsidRPr="009E0549">
        <w:rPr>
          <w:rFonts w:ascii="Arial" w:hAnsi="Arial" w:cs="Arial"/>
          <w:b/>
          <w:color w:val="000000" w:themeColor="text1"/>
          <w:sz w:val="20"/>
          <w:szCs w:val="20"/>
        </w:rPr>
        <w:t>. SPREMEMBE IN DOPOLNITVE POGODBE</w:t>
      </w:r>
    </w:p>
    <w:p w14:paraId="6DA4CD2D" w14:textId="31BDCF6C" w:rsidR="000A375C" w:rsidRPr="009E0549" w:rsidRDefault="00F77237" w:rsidP="00F77237">
      <w:pPr>
        <w:tabs>
          <w:tab w:val="left" w:pos="4820"/>
        </w:tabs>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 xml:space="preserve">                </w:t>
      </w:r>
      <w:r w:rsidR="000A375C" w:rsidRPr="009E0549">
        <w:rPr>
          <w:rFonts w:ascii="Arial" w:hAnsi="Arial" w:cs="Arial"/>
          <w:b/>
          <w:color w:val="000000" w:themeColor="text1"/>
          <w:sz w:val="20"/>
          <w:szCs w:val="20"/>
        </w:rPr>
        <w:t>2</w:t>
      </w:r>
      <w:r>
        <w:rPr>
          <w:rFonts w:ascii="Arial" w:hAnsi="Arial" w:cs="Arial"/>
          <w:b/>
          <w:color w:val="000000" w:themeColor="text1"/>
          <w:sz w:val="20"/>
          <w:szCs w:val="20"/>
        </w:rPr>
        <w:t>6</w:t>
      </w:r>
      <w:r w:rsidR="000A375C"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7EAA5DA5"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2929CF46" w14:textId="77777777" w:rsidR="00F77237" w:rsidRPr="00930121" w:rsidRDefault="00F77237" w:rsidP="00930121">
      <w:pPr>
        <w:spacing w:after="0" w:line="240" w:lineRule="auto"/>
        <w:jc w:val="both"/>
        <w:rPr>
          <w:rFonts w:ascii="Arial" w:hAnsi="Arial" w:cs="Arial"/>
          <w:color w:val="000000" w:themeColor="text1"/>
          <w:sz w:val="20"/>
          <w:szCs w:val="20"/>
        </w:rPr>
      </w:pPr>
    </w:p>
    <w:p w14:paraId="551541DA" w14:textId="1AA730C6" w:rsidR="000A375C" w:rsidRDefault="004A33C4" w:rsidP="00024394">
      <w:pPr>
        <w:tabs>
          <w:tab w:val="left" w:pos="864"/>
        </w:tabs>
        <w:spacing w:after="0" w:line="240" w:lineRule="auto"/>
        <w:ind w:right="-752"/>
        <w:jc w:val="both"/>
        <w:rPr>
          <w:rFonts w:ascii="Arial" w:hAnsi="Arial" w:cs="Arial"/>
          <w:b/>
          <w:color w:val="000000" w:themeColor="text1"/>
          <w:sz w:val="20"/>
          <w:szCs w:val="20"/>
        </w:rPr>
      </w:pPr>
      <w:r>
        <w:rPr>
          <w:rFonts w:ascii="Arial" w:hAnsi="Arial" w:cs="Arial"/>
          <w:b/>
          <w:color w:val="000000" w:themeColor="text1"/>
          <w:sz w:val="20"/>
          <w:szCs w:val="20"/>
        </w:rPr>
        <w:t>XX</w:t>
      </w:r>
      <w:r w:rsidR="00A32AA2">
        <w:rPr>
          <w:rFonts w:ascii="Arial" w:hAnsi="Arial" w:cs="Arial"/>
          <w:b/>
          <w:color w:val="000000" w:themeColor="text1"/>
          <w:sz w:val="20"/>
          <w:szCs w:val="20"/>
        </w:rPr>
        <w:t>I</w:t>
      </w:r>
      <w:r>
        <w:rPr>
          <w:rFonts w:ascii="Arial" w:hAnsi="Arial" w:cs="Arial"/>
          <w:b/>
          <w:color w:val="000000" w:themeColor="text1"/>
          <w:sz w:val="20"/>
          <w:szCs w:val="20"/>
        </w:rPr>
        <w:t>.</w:t>
      </w:r>
      <w:r w:rsidR="0022016A" w:rsidRPr="009E0549">
        <w:rPr>
          <w:rFonts w:ascii="Arial" w:hAnsi="Arial" w:cs="Arial"/>
          <w:b/>
          <w:color w:val="000000" w:themeColor="text1"/>
          <w:sz w:val="20"/>
          <w:szCs w:val="20"/>
        </w:rPr>
        <w:t xml:space="preserve"> SKRBNIKI POGODB</w:t>
      </w:r>
    </w:p>
    <w:p w14:paraId="62B4B9C8" w14:textId="38D586BB" w:rsidR="00F77237" w:rsidRPr="00F77237" w:rsidRDefault="00F77237" w:rsidP="00F77237">
      <w:pPr>
        <w:pStyle w:val="Odstavekseznama"/>
        <w:numPr>
          <w:ilvl w:val="0"/>
          <w:numId w:val="47"/>
        </w:numPr>
        <w:tabs>
          <w:tab w:val="left" w:pos="864"/>
          <w:tab w:val="left" w:pos="4820"/>
        </w:tabs>
        <w:spacing w:after="0" w:line="240" w:lineRule="auto"/>
        <w:ind w:right="-752"/>
        <w:jc w:val="center"/>
        <w:rPr>
          <w:rFonts w:ascii="Arial" w:hAnsi="Arial" w:cs="Arial"/>
          <w:b/>
          <w:color w:val="000000" w:themeColor="text1"/>
          <w:sz w:val="20"/>
          <w:szCs w:val="20"/>
        </w:rPr>
      </w:pPr>
      <w:r w:rsidRPr="00F77237">
        <w:rPr>
          <w:rFonts w:ascii="Arial" w:hAnsi="Arial" w:cs="Arial"/>
          <w:b/>
          <w:color w:val="000000" w:themeColor="text1"/>
          <w:sz w:val="20"/>
          <w:szCs w:val="20"/>
        </w:rPr>
        <w:t>člen</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7B1FD482" w:rsidR="0022016A" w:rsidRDefault="00EE6A9D" w:rsidP="002404D6">
            <w:pPr>
              <w:spacing w:line="240" w:lineRule="auto"/>
              <w:jc w:val="both"/>
              <w:rPr>
                <w:rFonts w:ascii="Arial" w:hAnsi="Arial" w:cs="Arial"/>
                <w:sz w:val="20"/>
                <w:szCs w:val="20"/>
              </w:rPr>
            </w:pPr>
            <w:r>
              <w:rPr>
                <w:rFonts w:ascii="Arial" w:hAnsi="Arial" w:cs="Arial"/>
                <w:sz w:val="20"/>
                <w:szCs w:val="20"/>
              </w:rPr>
              <w:t xml:space="preserve"> </w:t>
            </w:r>
            <w:r w:rsidR="0022016A" w:rsidRPr="009E0549">
              <w:rPr>
                <w:rFonts w:ascii="Arial" w:hAnsi="Arial" w:cs="Arial"/>
                <w:sz w:val="20"/>
                <w:szCs w:val="20"/>
              </w:rPr>
              <w:t>Ko</w:t>
            </w:r>
            <w:r w:rsidR="000F67EA">
              <w:rPr>
                <w:rFonts w:ascii="Arial" w:hAnsi="Arial" w:cs="Arial"/>
                <w:sz w:val="20"/>
                <w:szCs w:val="20"/>
              </w:rPr>
              <w:t>ntaktna oseba naročnika je………………</w:t>
            </w:r>
            <w:r w:rsidR="0022016A" w:rsidRPr="009E0549">
              <w:rPr>
                <w:rFonts w:ascii="Arial" w:hAnsi="Arial" w:cs="Arial"/>
                <w:sz w:val="20"/>
                <w:szCs w:val="20"/>
              </w:rPr>
              <w:t>,</w:t>
            </w:r>
            <w:r w:rsidR="0022016A"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Mobi:</w:t>
            </w:r>
            <w:r w:rsidR="000F67EA">
              <w:rPr>
                <w:rFonts w:ascii="Arial" w:hAnsi="Arial" w:cs="Arial"/>
                <w:sz w:val="20"/>
                <w:szCs w:val="20"/>
              </w:rPr>
              <w:t>……………….., e-pošta:………………..</w:t>
            </w:r>
          </w:p>
          <w:p w14:paraId="4AD0A76F" w14:textId="0F287B9C" w:rsidR="0022016A" w:rsidRDefault="00EE6A9D" w:rsidP="00D7234D">
            <w:pPr>
              <w:spacing w:line="240" w:lineRule="auto"/>
              <w:jc w:val="both"/>
              <w:rPr>
                <w:rFonts w:ascii="Arial" w:hAnsi="Arial" w:cs="Arial"/>
                <w:color w:val="000000" w:themeColor="text1"/>
                <w:sz w:val="20"/>
              </w:rPr>
            </w:pPr>
            <w:r>
              <w:rPr>
                <w:rFonts w:ascii="Arial" w:hAnsi="Arial" w:cs="Arial"/>
                <w:color w:val="000000" w:themeColor="text1"/>
                <w:sz w:val="20"/>
              </w:rPr>
              <w:t xml:space="preserve"> </w:t>
            </w:r>
            <w:r w:rsidR="0022016A"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0022016A" w:rsidRPr="009E0549">
              <w:rPr>
                <w:rFonts w:ascii="Arial" w:hAnsi="Arial" w:cs="Arial"/>
                <w:color w:val="000000" w:themeColor="text1"/>
                <w:sz w:val="20"/>
              </w:rPr>
              <w:t>,</w:t>
            </w:r>
            <w:r w:rsidR="006F37B4">
              <w:rPr>
                <w:rFonts w:ascii="Arial" w:hAnsi="Arial" w:cs="Arial"/>
                <w:color w:val="000000" w:themeColor="text1"/>
                <w:sz w:val="20"/>
              </w:rPr>
              <w:t xml:space="preserve"> Mobi:</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p w14:paraId="41B42058" w14:textId="77777777" w:rsidR="0022016A" w:rsidRPr="009E0549" w:rsidRDefault="0022016A" w:rsidP="000F48BD">
            <w:pPr>
              <w:spacing w:line="240" w:lineRule="auto"/>
              <w:jc w:val="both"/>
              <w:rPr>
                <w:rFonts w:ascii="Arial" w:hAnsi="Arial" w:cs="Arial"/>
                <w:b/>
                <w:color w:val="000000" w:themeColor="text1"/>
                <w:sz w:val="20"/>
                <w:szCs w:val="20"/>
              </w:rPr>
            </w:pPr>
          </w:p>
        </w:tc>
      </w:tr>
      <w:tr w:rsidR="0022016A" w:rsidRPr="009E0549" w14:paraId="4F3D9F68" w14:textId="77777777" w:rsidTr="000F48BD">
        <w:trPr>
          <w:trHeight w:val="125"/>
        </w:trPr>
        <w:tc>
          <w:tcPr>
            <w:tcW w:w="9037" w:type="dxa"/>
          </w:tcPr>
          <w:p w14:paraId="447FAACD" w14:textId="5963AB3A" w:rsidR="0022016A" w:rsidRPr="009E0549" w:rsidRDefault="00EE6A9D" w:rsidP="002404D6">
            <w:pPr>
              <w:spacing w:line="240" w:lineRule="auto"/>
              <w:jc w:val="both"/>
              <w:rPr>
                <w:rFonts w:ascii="Arial" w:hAnsi="Arial" w:cs="Arial"/>
                <w:color w:val="000000" w:themeColor="text1"/>
                <w:sz w:val="20"/>
                <w:szCs w:val="20"/>
              </w:rPr>
            </w:pPr>
            <w:r>
              <w:rPr>
                <w:rFonts w:ascii="Arial" w:hAnsi="Arial" w:cs="Arial"/>
                <w:color w:val="000000" w:themeColor="text1"/>
                <w:sz w:val="20"/>
              </w:rPr>
              <w:t xml:space="preserve"> </w:t>
            </w:r>
            <w:r w:rsidR="0022016A" w:rsidRPr="009E0549">
              <w:rPr>
                <w:rFonts w:ascii="Arial" w:hAnsi="Arial" w:cs="Arial"/>
                <w:color w:val="000000" w:themeColor="text1"/>
                <w:sz w:val="20"/>
              </w:rPr>
              <w:t>Skrbnik pogodbe s strani izvajalca je…………………., Tel.:…………………, e-pošta:………………………</w:t>
            </w:r>
            <w:r w:rsidR="00AC4F0D">
              <w:rPr>
                <w:rFonts w:ascii="Arial" w:hAnsi="Arial" w:cs="Arial"/>
                <w:color w:val="000000" w:themeColor="text1"/>
                <w:sz w:val="20"/>
              </w:rPr>
              <w:t>…</w:t>
            </w:r>
          </w:p>
          <w:p w14:paraId="70C84CF7" w14:textId="77777777" w:rsidR="0022016A" w:rsidRPr="009E0549" w:rsidRDefault="0022016A" w:rsidP="000F48BD">
            <w:pPr>
              <w:spacing w:line="240" w:lineRule="auto"/>
              <w:ind w:left="33"/>
              <w:jc w:val="both"/>
              <w:rPr>
                <w:rFonts w:ascii="Arial" w:hAnsi="Arial" w:cs="Arial"/>
                <w:b/>
                <w:color w:val="000000" w:themeColor="text1"/>
                <w:sz w:val="20"/>
                <w:szCs w:val="20"/>
              </w:rPr>
            </w:pP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6E6113B0" w:rsidR="000A375C" w:rsidRDefault="000A375C" w:rsidP="0022016A">
      <w:pPr>
        <w:tabs>
          <w:tab w:val="left" w:pos="864"/>
        </w:tabs>
        <w:spacing w:after="0" w:line="240" w:lineRule="auto"/>
        <w:ind w:right="-752"/>
        <w:jc w:val="both"/>
        <w:rPr>
          <w:rFonts w:ascii="Arial" w:hAnsi="Arial" w:cs="Arial"/>
          <w:b/>
          <w:color w:val="000000" w:themeColor="text1"/>
          <w:sz w:val="20"/>
          <w:szCs w:val="20"/>
        </w:rPr>
      </w:pPr>
    </w:p>
    <w:p w14:paraId="1D3D421F" w14:textId="521E6A6A" w:rsidR="00351785" w:rsidRDefault="00351785" w:rsidP="0022016A">
      <w:pPr>
        <w:tabs>
          <w:tab w:val="left" w:pos="864"/>
        </w:tabs>
        <w:spacing w:after="0" w:line="240" w:lineRule="auto"/>
        <w:ind w:right="-752"/>
        <w:jc w:val="both"/>
        <w:rPr>
          <w:rFonts w:ascii="Arial" w:hAnsi="Arial" w:cs="Arial"/>
          <w:b/>
          <w:color w:val="000000" w:themeColor="text1"/>
          <w:sz w:val="20"/>
          <w:szCs w:val="20"/>
        </w:rPr>
      </w:pPr>
    </w:p>
    <w:p w14:paraId="73E54576" w14:textId="3DA6C1B8" w:rsidR="00351785" w:rsidRDefault="00351785" w:rsidP="0022016A">
      <w:pPr>
        <w:tabs>
          <w:tab w:val="left" w:pos="864"/>
        </w:tabs>
        <w:spacing w:after="0" w:line="240" w:lineRule="auto"/>
        <w:ind w:right="-752"/>
        <w:jc w:val="both"/>
        <w:rPr>
          <w:rFonts w:ascii="Arial" w:hAnsi="Arial" w:cs="Arial"/>
          <w:b/>
          <w:color w:val="000000" w:themeColor="text1"/>
          <w:sz w:val="20"/>
          <w:szCs w:val="20"/>
        </w:rPr>
      </w:pPr>
    </w:p>
    <w:p w14:paraId="41628171" w14:textId="77777777" w:rsidR="00351785" w:rsidRPr="009E0549" w:rsidRDefault="00351785" w:rsidP="0022016A">
      <w:pPr>
        <w:tabs>
          <w:tab w:val="left" w:pos="864"/>
        </w:tabs>
        <w:spacing w:after="0" w:line="240" w:lineRule="auto"/>
        <w:ind w:right="-752"/>
        <w:jc w:val="both"/>
        <w:rPr>
          <w:rFonts w:ascii="Arial" w:hAnsi="Arial" w:cs="Arial"/>
          <w:b/>
          <w:color w:val="000000" w:themeColor="text1"/>
          <w:sz w:val="20"/>
          <w:szCs w:val="20"/>
        </w:rPr>
      </w:pPr>
    </w:p>
    <w:p w14:paraId="0B8DCCAB" w14:textId="7E7F4317"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lastRenderedPageBreak/>
        <w:t>XX</w:t>
      </w:r>
      <w:r w:rsidR="00D4775C">
        <w:rPr>
          <w:rFonts w:ascii="Arial" w:hAnsi="Arial" w:cs="Arial"/>
          <w:b/>
          <w:color w:val="000000" w:themeColor="text1"/>
          <w:sz w:val="20"/>
          <w:szCs w:val="20"/>
        </w:rPr>
        <w:t>I</w:t>
      </w:r>
      <w:r w:rsidR="00850917">
        <w:rPr>
          <w:rFonts w:ascii="Arial" w:hAnsi="Arial" w:cs="Arial"/>
          <w:b/>
          <w:color w:val="000000" w:themeColor="text1"/>
          <w:sz w:val="20"/>
          <w:szCs w:val="20"/>
        </w:rPr>
        <w:t>I</w:t>
      </w:r>
      <w:r w:rsidR="000A375C" w:rsidRPr="009E0549">
        <w:rPr>
          <w:rFonts w:ascii="Arial" w:hAnsi="Arial" w:cs="Arial"/>
          <w:b/>
          <w:color w:val="000000" w:themeColor="text1"/>
          <w:sz w:val="20"/>
          <w:szCs w:val="20"/>
        </w:rPr>
        <w:t>. KONČNE DOLOČBE</w:t>
      </w:r>
    </w:p>
    <w:p w14:paraId="59F160D6" w14:textId="0D320258" w:rsidR="000A375C" w:rsidRPr="009E0549" w:rsidRDefault="00F77237" w:rsidP="000A375C">
      <w:pPr>
        <w:pStyle w:val="Oznakadokumenta"/>
        <w:keepNext w:val="0"/>
        <w:keepLines w:val="0"/>
        <w:spacing w:before="0" w:after="0" w:line="240" w:lineRule="auto"/>
        <w:ind w:left="0"/>
        <w:jc w:val="center"/>
        <w:rPr>
          <w:rFonts w:cs="Arial"/>
          <w:color w:val="000000" w:themeColor="text1"/>
          <w:spacing w:val="0"/>
          <w:kern w:val="0"/>
          <w:sz w:val="20"/>
        </w:rPr>
      </w:pPr>
      <w:r>
        <w:rPr>
          <w:rFonts w:cs="Arial"/>
          <w:color w:val="000000" w:themeColor="text1"/>
          <w:spacing w:val="0"/>
          <w:kern w:val="0"/>
          <w:sz w:val="20"/>
        </w:rPr>
        <w:t xml:space="preserve">                    </w:t>
      </w:r>
      <w:r w:rsidR="000A375C" w:rsidRPr="009E0549">
        <w:rPr>
          <w:rFonts w:cs="Arial"/>
          <w:color w:val="000000" w:themeColor="text1"/>
          <w:spacing w:val="0"/>
          <w:kern w:val="0"/>
          <w:sz w:val="20"/>
        </w:rPr>
        <w:t>2</w:t>
      </w:r>
      <w:r>
        <w:rPr>
          <w:rFonts w:cs="Arial"/>
          <w:color w:val="000000" w:themeColor="text1"/>
          <w:spacing w:val="0"/>
          <w:kern w:val="0"/>
          <w:sz w:val="20"/>
        </w:rPr>
        <w:t>8</w:t>
      </w:r>
      <w:r w:rsidR="000A375C" w:rsidRPr="009E0549">
        <w:rPr>
          <w:rFonts w:cs="Arial"/>
          <w:color w:val="000000" w:themeColor="text1"/>
          <w:spacing w:val="0"/>
          <w:kern w:val="0"/>
          <w:sz w:val="20"/>
        </w:rPr>
        <w:t>. člen</w:t>
      </w:r>
    </w:p>
    <w:p w14:paraId="1497445B" w14:textId="77777777" w:rsidR="00F77237" w:rsidRDefault="000A375C" w:rsidP="00F77237">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70D676C8" w14:textId="77777777" w:rsidR="00F77237" w:rsidRDefault="00F77237" w:rsidP="00F77237">
      <w:pPr>
        <w:pStyle w:val="Oznakadokumenta"/>
        <w:keepNext w:val="0"/>
        <w:keepLines w:val="0"/>
        <w:spacing w:before="0" w:after="0" w:line="240" w:lineRule="auto"/>
        <w:ind w:left="0"/>
        <w:jc w:val="both"/>
        <w:rPr>
          <w:rFonts w:cs="Arial"/>
          <w:b w:val="0"/>
          <w:color w:val="F79646" w:themeColor="accent6"/>
          <w:spacing w:val="0"/>
          <w:kern w:val="0"/>
          <w:sz w:val="20"/>
        </w:rPr>
      </w:pPr>
    </w:p>
    <w:p w14:paraId="1707E79E" w14:textId="77C41F46" w:rsidR="00F77237" w:rsidRPr="00247040" w:rsidRDefault="00F77237" w:rsidP="00F77237">
      <w:pPr>
        <w:pStyle w:val="Oznakadokumenta"/>
        <w:keepNext w:val="0"/>
        <w:keepLines w:val="0"/>
        <w:spacing w:before="0" w:after="0" w:line="240" w:lineRule="auto"/>
        <w:ind w:left="0"/>
        <w:jc w:val="both"/>
        <w:rPr>
          <w:rFonts w:cs="Arial"/>
          <w:b w:val="0"/>
          <w:spacing w:val="0"/>
          <w:kern w:val="0"/>
          <w:sz w:val="20"/>
        </w:rPr>
      </w:pPr>
      <w:r w:rsidRPr="00247040">
        <w:rPr>
          <w:rFonts w:cs="Arial"/>
          <w:b w:val="0"/>
          <w:spacing w:val="0"/>
          <w:kern w:val="0"/>
          <w:sz w:val="20"/>
        </w:rPr>
        <w:t>Vsi dosedanji dogovori v zvezi z deli pod točko 1 te pogodbe, ki niso zajeti v tej pogodbi, so neveljavni. Spremembe in dopolnitve pogodbe pa veljajo le, če jih podpišeta obe pogodbeni stranki.</w:t>
      </w:r>
    </w:p>
    <w:p w14:paraId="39F0CA73" w14:textId="77777777" w:rsidR="00E14118" w:rsidRPr="00247040" w:rsidRDefault="00E14118" w:rsidP="00F77237">
      <w:pPr>
        <w:pStyle w:val="Oznakadokumenta"/>
        <w:keepNext w:val="0"/>
        <w:keepLines w:val="0"/>
        <w:spacing w:before="0" w:after="0" w:line="240" w:lineRule="auto"/>
        <w:ind w:left="0"/>
        <w:jc w:val="both"/>
        <w:rPr>
          <w:rFonts w:cs="Arial"/>
          <w:b w:val="0"/>
          <w:spacing w:val="0"/>
          <w:kern w:val="0"/>
          <w:sz w:val="20"/>
        </w:rPr>
      </w:pPr>
    </w:p>
    <w:p w14:paraId="254D5983" w14:textId="77777777" w:rsidR="00F77237" w:rsidRPr="00247040" w:rsidRDefault="00F77237" w:rsidP="00F77237">
      <w:pPr>
        <w:pStyle w:val="Oznakadokumenta"/>
        <w:keepNext w:val="0"/>
        <w:keepLines w:val="0"/>
        <w:spacing w:before="0" w:after="0" w:line="240" w:lineRule="auto"/>
        <w:ind w:left="0"/>
        <w:jc w:val="both"/>
        <w:rPr>
          <w:rFonts w:cs="Arial"/>
          <w:b w:val="0"/>
          <w:spacing w:val="0"/>
          <w:kern w:val="0"/>
          <w:sz w:val="20"/>
        </w:rPr>
      </w:pPr>
      <w:r w:rsidRPr="00247040">
        <w:rPr>
          <w:rFonts w:cs="Arial"/>
          <w:b w:val="0"/>
          <w:spacing w:val="0"/>
          <w:kern w:val="0"/>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236FCA83" w14:textId="77777777" w:rsidR="00F77237" w:rsidRPr="00247040" w:rsidRDefault="00F77237" w:rsidP="00F77237">
      <w:pPr>
        <w:pStyle w:val="Oznakadokumenta"/>
        <w:keepNext w:val="0"/>
        <w:keepLines w:val="0"/>
        <w:spacing w:before="0" w:after="0" w:line="240" w:lineRule="auto"/>
        <w:ind w:left="0"/>
        <w:jc w:val="both"/>
        <w:rPr>
          <w:rFonts w:cs="Arial"/>
          <w:b w:val="0"/>
          <w:spacing w:val="0"/>
          <w:kern w:val="0"/>
          <w:sz w:val="20"/>
        </w:rPr>
      </w:pPr>
    </w:p>
    <w:p w14:paraId="12B8C7DA" w14:textId="77777777" w:rsidR="00F77237" w:rsidRPr="00247040" w:rsidRDefault="00F77237" w:rsidP="00F77237">
      <w:pPr>
        <w:spacing w:after="0" w:line="240" w:lineRule="auto"/>
        <w:jc w:val="both"/>
        <w:rPr>
          <w:rFonts w:ascii="Arial" w:hAnsi="Arial" w:cs="Arial"/>
          <w:sz w:val="20"/>
          <w:szCs w:val="20"/>
        </w:rPr>
      </w:pPr>
      <w:r w:rsidRPr="00247040">
        <w:rPr>
          <w:rFonts w:ascii="Arial" w:hAnsi="Arial" w:cs="Arial"/>
          <w:sz w:val="20"/>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675BEC3A" w:rsidR="000A375C" w:rsidRPr="009E0549" w:rsidRDefault="00F77237" w:rsidP="00F77237">
      <w:pPr>
        <w:pStyle w:val="Oznakadokumenta"/>
        <w:keepNext w:val="0"/>
        <w:keepLines w:val="0"/>
        <w:tabs>
          <w:tab w:val="left" w:pos="4820"/>
        </w:tabs>
        <w:spacing w:before="0" w:after="0" w:line="240" w:lineRule="auto"/>
        <w:ind w:left="0"/>
        <w:jc w:val="center"/>
        <w:rPr>
          <w:rFonts w:cs="Arial"/>
          <w:color w:val="000000" w:themeColor="text1"/>
          <w:spacing w:val="0"/>
          <w:kern w:val="0"/>
          <w:sz w:val="20"/>
        </w:rPr>
      </w:pPr>
      <w:r>
        <w:rPr>
          <w:rFonts w:cs="Arial"/>
          <w:color w:val="000000" w:themeColor="text1"/>
          <w:spacing w:val="0"/>
          <w:kern w:val="0"/>
          <w:sz w:val="20"/>
        </w:rPr>
        <w:t xml:space="preserve">                     </w:t>
      </w:r>
      <w:r w:rsidR="000A375C" w:rsidRPr="009E0549">
        <w:rPr>
          <w:rFonts w:cs="Arial"/>
          <w:color w:val="000000" w:themeColor="text1"/>
          <w:spacing w:val="0"/>
          <w:kern w:val="0"/>
          <w:sz w:val="20"/>
        </w:rPr>
        <w:t>2</w:t>
      </w:r>
      <w:r>
        <w:rPr>
          <w:rFonts w:cs="Arial"/>
          <w:color w:val="000000" w:themeColor="text1"/>
          <w:spacing w:val="0"/>
          <w:kern w:val="0"/>
          <w:sz w:val="20"/>
        </w:rPr>
        <w:t>9</w:t>
      </w:r>
      <w:r w:rsidR="000A375C" w:rsidRPr="009E0549">
        <w:rPr>
          <w:rFonts w:cs="Arial"/>
          <w:color w:val="000000" w:themeColor="text1"/>
          <w:spacing w:val="0"/>
          <w:kern w:val="0"/>
          <w:sz w:val="20"/>
        </w:rPr>
        <w:t>. člen</w:t>
      </w: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3302D872"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 xml:space="preserve">Pogodba stopi v veljavo z dnem, ko jo podpišeta obe pogodbeni stranki in pod pogojem, da izvajalec predloži </w:t>
      </w:r>
      <w:r w:rsidR="00E14118" w:rsidRPr="00247040">
        <w:rPr>
          <w:rFonts w:ascii="Arial" w:hAnsi="Arial" w:cs="Arial"/>
          <w:bCs/>
          <w:iCs/>
          <w:sz w:val="20"/>
          <w:szCs w:val="20"/>
        </w:rPr>
        <w:t xml:space="preserve">naročniku </w:t>
      </w:r>
      <w:r w:rsidRPr="00247040">
        <w:rPr>
          <w:rFonts w:ascii="Arial" w:hAnsi="Arial" w:cs="Arial"/>
          <w:bCs/>
          <w:iCs/>
          <w:sz w:val="20"/>
          <w:szCs w:val="20"/>
        </w:rPr>
        <w:t xml:space="preserve">finančno zavarovanje za dobro izvedbo pogodbenih obveznosti ter velja do izpolnitve pogodbenih </w:t>
      </w:r>
      <w:r w:rsidRPr="009E0549">
        <w:rPr>
          <w:rFonts w:ascii="Arial" w:hAnsi="Arial" w:cs="Arial"/>
          <w:bCs/>
          <w:iCs/>
          <w:color w:val="000000" w:themeColor="text1"/>
          <w:sz w:val="20"/>
          <w:szCs w:val="20"/>
        </w:rPr>
        <w:t>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77777777" w:rsidR="000A375C" w:rsidRPr="009E0549" w:rsidRDefault="000A375C" w:rsidP="000A375C">
      <w:pPr>
        <w:spacing w:after="0" w:line="240" w:lineRule="auto"/>
        <w:jc w:val="both"/>
        <w:rPr>
          <w:rFonts w:ascii="Arial" w:hAnsi="Arial" w:cs="Arial"/>
          <w:color w:val="000000" w:themeColor="text1"/>
          <w:sz w:val="20"/>
          <w:szCs w:val="20"/>
        </w:rPr>
      </w:pPr>
    </w:p>
    <w:p w14:paraId="528BDE66" w14:textId="77777777" w:rsidR="00E72CCB" w:rsidRDefault="00E72CCB" w:rsidP="000A375C">
      <w:pPr>
        <w:spacing w:after="0" w:line="240" w:lineRule="auto"/>
        <w:jc w:val="both"/>
        <w:rPr>
          <w:rFonts w:ascii="Arial" w:hAnsi="Arial" w:cs="Arial"/>
          <w:color w:val="000000" w:themeColor="text1"/>
          <w:sz w:val="20"/>
          <w:szCs w:val="20"/>
        </w:rPr>
      </w:pPr>
    </w:p>
    <w:p w14:paraId="5E095913" w14:textId="0CA93611" w:rsidR="000A375C" w:rsidRPr="00E72CCB" w:rsidRDefault="000A375C" w:rsidP="000A375C">
      <w:pPr>
        <w:spacing w:after="0" w:line="240" w:lineRule="auto"/>
        <w:jc w:val="both"/>
        <w:rPr>
          <w:rFonts w:ascii="Arial" w:hAnsi="Arial" w:cs="Arial"/>
          <w:b/>
          <w:color w:val="000000" w:themeColor="text1"/>
          <w:sz w:val="20"/>
          <w:szCs w:val="20"/>
        </w:rPr>
      </w:pPr>
      <w:r w:rsidRPr="00E72CCB">
        <w:rPr>
          <w:rFonts w:ascii="Arial" w:hAnsi="Arial" w:cs="Arial"/>
          <w:b/>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1F2F49E7" w:rsidR="000A375C" w:rsidRPr="001F460E"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024394">
        <w:rPr>
          <w:rFonts w:ascii="Arial" w:hAnsi="Arial" w:cs="Arial"/>
          <w:sz w:val="20"/>
          <w:szCs w:val="20"/>
        </w:rPr>
        <w:t>4</w:t>
      </w:r>
      <w:r w:rsidRPr="009E0549">
        <w:rPr>
          <w:rFonts w:ascii="Arial" w:hAnsi="Arial" w:cs="Arial"/>
          <w:sz w:val="20"/>
          <w:szCs w:val="20"/>
        </w:rPr>
        <w:t xml:space="preserve"> - Tehnične zahteve</w:t>
      </w:r>
      <w:r w:rsidR="00DD6300">
        <w:rPr>
          <w:rFonts w:ascii="Arial" w:hAnsi="Arial" w:cs="Arial"/>
          <w:sz w:val="20"/>
          <w:szCs w:val="20"/>
        </w:rPr>
        <w:t xml:space="preserve"> </w:t>
      </w:r>
      <w:r w:rsidR="00F97EA0">
        <w:rPr>
          <w:rFonts w:ascii="Arial" w:hAnsi="Arial" w:cs="Arial"/>
          <w:sz w:val="20"/>
          <w:szCs w:val="20"/>
        </w:rPr>
        <w:t>s prilogami.</w:t>
      </w:r>
    </w:p>
    <w:p w14:paraId="2F545695" w14:textId="1A487499" w:rsidR="00F4424D" w:rsidRDefault="00741AFD" w:rsidP="000A375C">
      <w:pPr>
        <w:spacing w:after="0" w:line="240" w:lineRule="auto"/>
        <w:jc w:val="both"/>
        <w:rPr>
          <w:rFonts w:ascii="Arial" w:hAnsi="Arial" w:cs="Arial"/>
          <w:color w:val="000000" w:themeColor="text1"/>
          <w:sz w:val="20"/>
        </w:rPr>
      </w:pPr>
      <w:r w:rsidRPr="009E0549">
        <w:rPr>
          <w:rFonts w:ascii="Arial" w:hAnsi="Arial" w:cs="Arial"/>
          <w:color w:val="000000" w:themeColor="text1"/>
          <w:sz w:val="20"/>
        </w:rPr>
        <w:t>Priloga 3: Splošni okoljevarstveni pogoji za</w:t>
      </w:r>
      <w:r w:rsidR="00DD6300">
        <w:rPr>
          <w:rFonts w:ascii="Arial" w:hAnsi="Arial" w:cs="Arial"/>
          <w:color w:val="000000" w:themeColor="text1"/>
          <w:sz w:val="20"/>
        </w:rPr>
        <w:t xml:space="preserve"> pogodbenike SŽ</w:t>
      </w:r>
      <w:r w:rsidR="00F97EA0">
        <w:rPr>
          <w:rFonts w:ascii="Arial" w:hAnsi="Arial" w:cs="Arial"/>
          <w:color w:val="000000" w:themeColor="text1"/>
          <w:sz w:val="20"/>
        </w:rPr>
        <w:t>.</w:t>
      </w:r>
    </w:p>
    <w:p w14:paraId="68ADC20F" w14:textId="6CFAA74B" w:rsidR="005C7C77" w:rsidRDefault="005C7C77" w:rsidP="000A375C">
      <w:pPr>
        <w:spacing w:after="0" w:line="240" w:lineRule="auto"/>
        <w:jc w:val="both"/>
        <w:rPr>
          <w:rFonts w:ascii="Arial" w:hAnsi="Arial" w:cs="Arial"/>
          <w:color w:val="000000" w:themeColor="text1"/>
          <w:sz w:val="20"/>
          <w:szCs w:val="20"/>
        </w:rPr>
      </w:pPr>
    </w:p>
    <w:p w14:paraId="66F0CD06" w14:textId="565370A1" w:rsidR="005C7C77" w:rsidRDefault="005C7C77" w:rsidP="000A375C">
      <w:pPr>
        <w:spacing w:after="0" w:line="240" w:lineRule="auto"/>
        <w:jc w:val="both"/>
        <w:rPr>
          <w:rFonts w:ascii="Arial" w:hAnsi="Arial" w:cs="Arial"/>
          <w:color w:val="000000" w:themeColor="text1"/>
          <w:sz w:val="20"/>
          <w:szCs w:val="20"/>
        </w:rPr>
      </w:pPr>
    </w:p>
    <w:p w14:paraId="5A14A681" w14:textId="654490C8" w:rsidR="00FA27C4" w:rsidRDefault="00FA27C4" w:rsidP="000A375C">
      <w:pPr>
        <w:spacing w:after="0" w:line="240" w:lineRule="auto"/>
        <w:jc w:val="both"/>
        <w:rPr>
          <w:rFonts w:ascii="Arial" w:hAnsi="Arial" w:cs="Arial"/>
          <w:color w:val="000000" w:themeColor="text1"/>
          <w:sz w:val="20"/>
          <w:szCs w:val="20"/>
        </w:rPr>
      </w:pPr>
    </w:p>
    <w:p w14:paraId="12733468" w14:textId="77777777" w:rsidR="00FA27C4" w:rsidRPr="00E52F9C" w:rsidRDefault="00FA27C4" w:rsidP="000A375C">
      <w:pPr>
        <w:spacing w:after="0" w:line="240" w:lineRule="auto"/>
        <w:jc w:val="both"/>
        <w:rPr>
          <w:rFonts w:ascii="Arial" w:hAnsi="Arial" w:cs="Arial"/>
          <w:color w:val="000000" w:themeColor="text1"/>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47117A4" w14:textId="77777777" w:rsidR="00E52F9C" w:rsidRDefault="00E52F9C" w:rsidP="000A375C">
            <w:pPr>
              <w:spacing w:after="0" w:line="240" w:lineRule="auto"/>
              <w:jc w:val="both"/>
              <w:rPr>
                <w:rFonts w:ascii="Arial" w:hAnsi="Arial" w:cs="Arial"/>
                <w:sz w:val="20"/>
                <w:szCs w:val="20"/>
              </w:rPr>
            </w:pPr>
          </w:p>
          <w:p w14:paraId="18880B67" w14:textId="77777777" w:rsidR="00E52F9C" w:rsidRPr="009E0549" w:rsidRDefault="00E52F9C"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4E50EB14" w:rsidR="00790B58" w:rsidRPr="009E0549" w:rsidRDefault="00003143" w:rsidP="000A375C">
            <w:pPr>
              <w:spacing w:after="0" w:line="240" w:lineRule="auto"/>
              <w:jc w:val="both"/>
              <w:rPr>
                <w:rFonts w:ascii="Arial" w:hAnsi="Arial" w:cs="Arial"/>
                <w:sz w:val="20"/>
                <w:szCs w:val="20"/>
              </w:rPr>
            </w:pPr>
            <w:r>
              <w:rPr>
                <w:rFonts w:ascii="Arial" w:hAnsi="Arial" w:cs="Arial"/>
                <w:sz w:val="20"/>
                <w:szCs w:val="20"/>
              </w:rPr>
              <w:t xml:space="preserve">                   </w:t>
            </w:r>
            <w:r w:rsidR="00790B58" w:rsidRPr="009E0549">
              <w:rPr>
                <w:rFonts w:ascii="Arial" w:hAnsi="Arial" w:cs="Arial"/>
                <w:sz w:val="20"/>
                <w:szCs w:val="20"/>
              </w:rPr>
              <w:t>V Ljubljani, dne ……………</w:t>
            </w:r>
          </w:p>
        </w:tc>
      </w:tr>
    </w:tbl>
    <w:p w14:paraId="6890452D" w14:textId="77777777" w:rsidR="00930121" w:rsidRPr="009E0549" w:rsidRDefault="00930121"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0682F8F"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46111A51" w:rsidR="00790B58" w:rsidRPr="009E0549" w:rsidRDefault="00B35004" w:rsidP="00B35004">
            <w:pPr>
              <w:spacing w:after="0" w:line="240" w:lineRule="auto"/>
              <w:rPr>
                <w:rFonts w:ascii="Arial" w:hAnsi="Arial" w:cs="Arial"/>
                <w:sz w:val="20"/>
                <w:szCs w:val="20"/>
              </w:rPr>
            </w:pPr>
            <w:r>
              <w:rPr>
                <w:rFonts w:ascii="Arial" w:hAnsi="Arial" w:cs="Arial"/>
                <w:sz w:val="20"/>
                <w:szCs w:val="20"/>
              </w:rPr>
              <w:t xml:space="preserve">                      </w:t>
            </w:r>
            <w:r w:rsidR="0059220F"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616312AB"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1AE243FD"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6DA438FC"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2B43D6" w:rsidRPr="002B43D6">
        <w:rPr>
          <w:rFonts w:ascii="Arial" w:hAnsi="Arial" w:cs="Arial"/>
          <w:b/>
          <w:sz w:val="20"/>
          <w:szCs w:val="20"/>
        </w:rPr>
        <w:t xml:space="preserve">Sanacija nestabilnega železniškega nasipa od km 44+600 do km 44+800 proge Jesenice – Sežana« </w:t>
      </w:r>
      <w:r w:rsidRPr="009E0549">
        <w:rPr>
          <w:rFonts w:ascii="Arial" w:hAnsi="Arial" w:cs="Arial"/>
          <w:sz w:val="20"/>
          <w:szCs w:val="20"/>
        </w:rPr>
        <w:t>pod kazensko in materialno odgovornostjo izjavljamo, da ne nastopamo s podizvajalci.</w:t>
      </w:r>
    </w:p>
    <w:p w14:paraId="218D142D" w14:textId="77777777" w:rsidR="00DA7550" w:rsidRDefault="00DA7550" w:rsidP="00DA7550">
      <w:pPr>
        <w:autoSpaceDE w:val="0"/>
        <w:autoSpaceDN w:val="0"/>
        <w:adjustRightInd w:val="0"/>
        <w:spacing w:line="240" w:lineRule="auto"/>
        <w:rPr>
          <w:rFonts w:ascii="Arial" w:hAnsi="Arial" w:cs="Arial"/>
          <w:color w:val="F79646" w:themeColor="accent6"/>
          <w:sz w:val="20"/>
          <w:szCs w:val="20"/>
        </w:rPr>
      </w:pPr>
    </w:p>
    <w:p w14:paraId="630E5714" w14:textId="77777777" w:rsidR="00DA7550" w:rsidRDefault="00DA7550" w:rsidP="00DA7550">
      <w:pPr>
        <w:autoSpaceDE w:val="0"/>
        <w:autoSpaceDN w:val="0"/>
        <w:adjustRightInd w:val="0"/>
        <w:spacing w:line="240" w:lineRule="auto"/>
        <w:rPr>
          <w:rFonts w:ascii="Arial" w:hAnsi="Arial" w:cs="Arial"/>
          <w:color w:val="F79646" w:themeColor="accent6"/>
          <w:sz w:val="20"/>
          <w:szCs w:val="20"/>
        </w:rPr>
      </w:pPr>
    </w:p>
    <w:p w14:paraId="2A09AAC1" w14:textId="53619E9A" w:rsidR="00DA7550" w:rsidRPr="00247040" w:rsidRDefault="00DA7550" w:rsidP="00DA7550">
      <w:pPr>
        <w:autoSpaceDE w:val="0"/>
        <w:autoSpaceDN w:val="0"/>
        <w:adjustRightInd w:val="0"/>
        <w:spacing w:line="240" w:lineRule="auto"/>
        <w:rPr>
          <w:rFonts w:ascii="Arial" w:hAnsi="Arial" w:cs="Arial"/>
          <w:sz w:val="20"/>
          <w:szCs w:val="20"/>
        </w:rPr>
      </w:pPr>
      <w:r w:rsidRPr="00247040">
        <w:rPr>
          <w:rFonts w:ascii="Arial" w:hAnsi="Arial" w:cs="Arial"/>
          <w:sz w:val="20"/>
          <w:szCs w:val="20"/>
        </w:rPr>
        <w:t>(OPOMBA: Izjava se izpolni le v primeru, da ponudnik ne nastopa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247040" w:rsidRDefault="00044BF7" w:rsidP="00F40E80">
            <w:pPr>
              <w:pStyle w:val="Telo"/>
              <w:keepLines w:val="0"/>
              <w:spacing w:before="0"/>
              <w:rPr>
                <w:rFonts w:ascii="Arial" w:hAnsi="Arial" w:cs="Arial"/>
                <w:i w:val="0"/>
                <w:sz w:val="20"/>
              </w:rPr>
            </w:pPr>
          </w:p>
        </w:tc>
        <w:tc>
          <w:tcPr>
            <w:tcW w:w="3402" w:type="dxa"/>
          </w:tcPr>
          <w:p w14:paraId="58BB388B" w14:textId="75A2D3F9" w:rsidR="00044BF7" w:rsidRPr="00247040" w:rsidRDefault="00044BF7" w:rsidP="00F40E80">
            <w:pPr>
              <w:spacing w:line="240" w:lineRule="auto"/>
              <w:ind w:left="884" w:hanging="884"/>
              <w:rPr>
                <w:rFonts w:ascii="Arial" w:hAnsi="Arial" w:cs="Arial"/>
                <w:sz w:val="20"/>
                <w:szCs w:val="20"/>
              </w:rPr>
            </w:pPr>
            <w:r w:rsidRPr="00247040">
              <w:rPr>
                <w:rFonts w:ascii="Arial" w:hAnsi="Arial" w:cs="Arial"/>
                <w:sz w:val="20"/>
                <w:szCs w:val="20"/>
              </w:rPr>
              <w:t>Podpis</w:t>
            </w:r>
            <w:r w:rsidR="00DA7550" w:rsidRPr="00247040">
              <w:rPr>
                <w:rFonts w:ascii="Arial" w:hAnsi="Arial" w:cs="Arial"/>
                <w:sz w:val="20"/>
                <w:szCs w:val="20"/>
              </w:rPr>
              <w:t xml:space="preserve"> ponudnika</w:t>
            </w:r>
            <w:r w:rsidRPr="00247040">
              <w:rPr>
                <w:rFonts w:ascii="Arial" w:hAnsi="Arial" w:cs="Arial"/>
                <w:sz w:val="20"/>
                <w:szCs w:val="20"/>
              </w:rPr>
              <w:t>:</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5D8AE8FC" w14:textId="77777777" w:rsidR="00DA7550" w:rsidRPr="00E61081" w:rsidRDefault="00DA7550" w:rsidP="00DA7550">
      <w:pPr>
        <w:autoSpaceDE w:val="0"/>
        <w:autoSpaceDN w:val="0"/>
        <w:adjustRightInd w:val="0"/>
        <w:spacing w:before="120"/>
        <w:rPr>
          <w:rFonts w:ascii="Arial" w:eastAsia="Batang" w:hAnsi="Arial" w:cs="Arial"/>
          <w:sz w:val="20"/>
          <w:szCs w:val="20"/>
          <w:lang w:eastAsia="ko-KR"/>
        </w:rPr>
      </w:pPr>
      <w:r w:rsidRPr="00E61081">
        <w:rPr>
          <w:rFonts w:ascii="Arial" w:eastAsia="Batang" w:hAnsi="Arial" w:cs="Arial"/>
          <w:sz w:val="20"/>
          <w:szCs w:val="20"/>
          <w:lang w:eastAsia="ko-KR"/>
        </w:rPr>
        <w:t>PONUDNIK:</w:t>
      </w:r>
    </w:p>
    <w:p w14:paraId="351905D5" w14:textId="77777777" w:rsidR="00DA7550" w:rsidRPr="00E61081" w:rsidRDefault="00DA7550" w:rsidP="00DA7550">
      <w:pPr>
        <w:spacing w:before="120"/>
        <w:jc w:val="both"/>
        <w:rPr>
          <w:rFonts w:ascii="Arial" w:hAnsi="Arial" w:cs="Arial"/>
          <w:noProof/>
          <w:sz w:val="20"/>
          <w:szCs w:val="20"/>
          <w:u w:val="dotted"/>
        </w:rPr>
      </w:pPr>
      <w:r w:rsidRPr="00E61081">
        <w:rPr>
          <w:rFonts w:ascii="Arial" w:hAnsi="Arial" w:cs="Arial"/>
          <w:noProof/>
          <w:sz w:val="20"/>
          <w:szCs w:val="20"/>
          <w:u w:val="dotted"/>
        </w:rPr>
        <w:tab/>
      </w:r>
      <w:r w:rsidRPr="00E61081">
        <w:rPr>
          <w:rFonts w:ascii="Arial" w:hAnsi="Arial" w:cs="Arial"/>
          <w:noProof/>
          <w:sz w:val="20"/>
          <w:szCs w:val="20"/>
          <w:u w:val="dotted"/>
        </w:rPr>
        <w:tab/>
      </w:r>
      <w:r w:rsidRPr="00E61081">
        <w:rPr>
          <w:rFonts w:ascii="Arial" w:hAnsi="Arial" w:cs="Arial"/>
          <w:noProof/>
          <w:sz w:val="20"/>
          <w:szCs w:val="20"/>
          <w:u w:val="dotted"/>
        </w:rPr>
        <w:tab/>
      </w:r>
      <w:r w:rsidRPr="00E61081">
        <w:rPr>
          <w:rFonts w:ascii="Arial" w:hAnsi="Arial" w:cs="Arial"/>
          <w:noProof/>
          <w:sz w:val="20"/>
          <w:szCs w:val="20"/>
          <w:u w:val="dotted"/>
        </w:rPr>
        <w:tab/>
      </w:r>
    </w:p>
    <w:p w14:paraId="1C0180A4" w14:textId="77777777" w:rsidR="00DA7550" w:rsidRPr="00E61081" w:rsidRDefault="00DA7550" w:rsidP="00DA7550">
      <w:pPr>
        <w:spacing w:before="120"/>
        <w:jc w:val="both"/>
        <w:rPr>
          <w:rFonts w:ascii="Arial" w:hAnsi="Arial" w:cs="Arial"/>
          <w:noProof/>
          <w:sz w:val="20"/>
          <w:szCs w:val="20"/>
          <w:u w:val="dotted"/>
        </w:rPr>
      </w:pPr>
      <w:r w:rsidRPr="00E61081">
        <w:rPr>
          <w:rFonts w:ascii="Arial" w:hAnsi="Arial" w:cs="Arial"/>
          <w:noProof/>
          <w:sz w:val="20"/>
          <w:szCs w:val="20"/>
          <w:u w:val="dotted"/>
        </w:rPr>
        <w:tab/>
      </w:r>
      <w:r w:rsidRPr="00E61081">
        <w:rPr>
          <w:rFonts w:ascii="Arial" w:hAnsi="Arial" w:cs="Arial"/>
          <w:noProof/>
          <w:sz w:val="20"/>
          <w:szCs w:val="20"/>
          <w:u w:val="dotted"/>
        </w:rPr>
        <w:tab/>
      </w:r>
      <w:r w:rsidRPr="00E61081">
        <w:rPr>
          <w:rFonts w:ascii="Arial" w:hAnsi="Arial" w:cs="Arial"/>
          <w:noProof/>
          <w:sz w:val="20"/>
          <w:szCs w:val="20"/>
          <w:u w:val="dotted"/>
        </w:rPr>
        <w:tab/>
      </w:r>
      <w:r w:rsidRPr="00E61081">
        <w:rPr>
          <w:rFonts w:ascii="Arial" w:hAnsi="Arial" w:cs="Arial"/>
          <w:noProof/>
          <w:sz w:val="20"/>
          <w:szCs w:val="20"/>
          <w:u w:val="dotted"/>
        </w:rPr>
        <w:tab/>
      </w:r>
    </w:p>
    <w:p w14:paraId="00B0D944" w14:textId="77777777" w:rsidR="00DA7550" w:rsidRPr="00E61081" w:rsidRDefault="00DA7550" w:rsidP="00DA7550">
      <w:pPr>
        <w:spacing w:before="120"/>
        <w:jc w:val="both"/>
        <w:rPr>
          <w:rFonts w:ascii="Arial" w:hAnsi="Arial" w:cs="Arial"/>
          <w:noProof/>
          <w:sz w:val="20"/>
          <w:szCs w:val="20"/>
          <w:u w:val="dotted"/>
        </w:rPr>
      </w:pPr>
      <w:r w:rsidRPr="00E61081">
        <w:rPr>
          <w:rFonts w:ascii="Arial" w:hAnsi="Arial" w:cs="Arial"/>
          <w:noProof/>
          <w:sz w:val="20"/>
          <w:szCs w:val="20"/>
          <w:u w:val="dotted"/>
        </w:rPr>
        <w:tab/>
      </w:r>
      <w:r w:rsidRPr="00E61081">
        <w:rPr>
          <w:rFonts w:ascii="Arial" w:hAnsi="Arial" w:cs="Arial"/>
          <w:noProof/>
          <w:sz w:val="20"/>
          <w:szCs w:val="20"/>
          <w:u w:val="dotted"/>
        </w:rPr>
        <w:tab/>
      </w:r>
      <w:r w:rsidRPr="00E61081">
        <w:rPr>
          <w:rFonts w:ascii="Arial" w:hAnsi="Arial" w:cs="Arial"/>
          <w:noProof/>
          <w:sz w:val="20"/>
          <w:szCs w:val="20"/>
          <w:u w:val="dotted"/>
        </w:rPr>
        <w:tab/>
      </w:r>
      <w:r w:rsidRPr="00E61081">
        <w:rPr>
          <w:rFonts w:ascii="Arial" w:hAnsi="Arial" w:cs="Arial"/>
          <w:noProof/>
          <w:sz w:val="20"/>
          <w:szCs w:val="20"/>
          <w:u w:val="dotted"/>
        </w:rPr>
        <w:tab/>
      </w:r>
    </w:p>
    <w:p w14:paraId="2E1BBE10" w14:textId="382F9200" w:rsidR="00C50AEF" w:rsidRDefault="00C50AEF" w:rsidP="00DA7550">
      <w:pPr>
        <w:autoSpaceDE w:val="0"/>
        <w:autoSpaceDN w:val="0"/>
        <w:adjustRightInd w:val="0"/>
        <w:spacing w:before="120" w:after="0" w:line="240" w:lineRule="auto"/>
        <w:rPr>
          <w:rFonts w:ascii="Arial" w:eastAsia="Batang" w:hAnsi="Arial" w:cs="Arial"/>
          <w:b/>
          <w:color w:val="000000"/>
          <w:sz w:val="20"/>
          <w:szCs w:val="20"/>
          <w:lang w:eastAsia="ko-KR"/>
        </w:rPr>
      </w:pPr>
    </w:p>
    <w:p w14:paraId="1400EDE2" w14:textId="77777777" w:rsidR="00DA7550" w:rsidRPr="009E0549" w:rsidRDefault="00DA7550"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2D7E8380" w:rsidR="00C50AEF" w:rsidRPr="009E0549" w:rsidRDefault="00C50AEF" w:rsidP="0099485C">
      <w:pPr>
        <w:autoSpaceDE w:val="0"/>
        <w:autoSpaceDN w:val="0"/>
        <w:adjustRightInd w:val="0"/>
        <w:spacing w:before="120" w:after="0" w:line="240" w:lineRule="auto"/>
        <w:jc w:val="both"/>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8B002B" w:rsidRPr="002B43D6">
        <w:rPr>
          <w:rFonts w:ascii="Arial" w:hAnsi="Arial" w:cs="Arial"/>
          <w:b/>
          <w:sz w:val="20"/>
          <w:szCs w:val="20"/>
        </w:rPr>
        <w:t>Sanacija nestabilnega železniškega nasipa od km 44+600 do km 44+800 proge Jesenice – Sežana«</w:t>
      </w:r>
      <w:r w:rsidR="008B002B">
        <w:rPr>
          <w:rFonts w:ascii="Arial" w:hAnsi="Arial" w:cs="Arial"/>
          <w:b/>
          <w:sz w:val="20"/>
          <w:szCs w:val="20"/>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247040"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TELEFAKS</w:t>
      </w:r>
      <w:r w:rsidRPr="00247040">
        <w:rPr>
          <w:rFonts w:ascii="Arial" w:hAnsi="Arial" w:cs="Arial"/>
          <w:sz w:val="20"/>
          <w:szCs w:val="20"/>
        </w:rPr>
        <w:t>:______________________________________________________</w:t>
      </w:r>
    </w:p>
    <w:p w14:paraId="74A938C8" w14:textId="3F8C1C73" w:rsidR="00044BF7" w:rsidRPr="00247040" w:rsidRDefault="00044BF7" w:rsidP="00000C52">
      <w:pPr>
        <w:autoSpaceDE w:val="0"/>
        <w:autoSpaceDN w:val="0"/>
        <w:adjustRightInd w:val="0"/>
        <w:spacing w:line="240" w:lineRule="auto"/>
        <w:jc w:val="both"/>
        <w:rPr>
          <w:rFonts w:ascii="Arial" w:hAnsi="Arial" w:cs="Arial"/>
          <w:sz w:val="20"/>
          <w:szCs w:val="20"/>
        </w:rPr>
      </w:pPr>
      <w:r w:rsidRPr="00247040">
        <w:rPr>
          <w:rFonts w:ascii="Arial" w:hAnsi="Arial" w:cs="Arial"/>
          <w:sz w:val="20"/>
          <w:szCs w:val="20"/>
        </w:rPr>
        <w:t>IDENTIFIKACIJSKA ŠTEVILKA ZA DDV</w:t>
      </w:r>
      <w:r w:rsidR="00DA7550" w:rsidRPr="00247040">
        <w:rPr>
          <w:rFonts w:ascii="Arial" w:hAnsi="Arial" w:cs="Arial"/>
          <w:sz w:val="20"/>
          <w:szCs w:val="20"/>
        </w:rPr>
        <w:t>/DAVČNA ŠT.</w:t>
      </w:r>
      <w:r w:rsidRPr="00247040">
        <w:rPr>
          <w:rFonts w:ascii="Arial" w:hAnsi="Arial" w:cs="Arial"/>
          <w:sz w:val="20"/>
          <w:szCs w:val="20"/>
        </w:rPr>
        <w:t>:___________________</w:t>
      </w:r>
    </w:p>
    <w:p w14:paraId="1AF45236" w14:textId="04E137AB" w:rsidR="00044BF7" w:rsidRPr="00247040" w:rsidRDefault="00044BF7" w:rsidP="00000C52">
      <w:pPr>
        <w:autoSpaceDE w:val="0"/>
        <w:autoSpaceDN w:val="0"/>
        <w:adjustRightInd w:val="0"/>
        <w:spacing w:line="240" w:lineRule="auto"/>
        <w:jc w:val="both"/>
        <w:rPr>
          <w:rFonts w:ascii="Arial" w:hAnsi="Arial" w:cs="Arial"/>
          <w:sz w:val="20"/>
          <w:szCs w:val="20"/>
        </w:rPr>
      </w:pPr>
      <w:r w:rsidRPr="00247040">
        <w:rPr>
          <w:rFonts w:ascii="Arial" w:hAnsi="Arial" w:cs="Arial"/>
          <w:sz w:val="20"/>
          <w:szCs w:val="20"/>
        </w:rPr>
        <w:t>ŠT. TRANSAKCIJSKEGA RAČUNA</w:t>
      </w:r>
      <w:r w:rsidR="00DA7550" w:rsidRPr="00247040">
        <w:rPr>
          <w:rFonts w:ascii="Arial" w:hAnsi="Arial" w:cs="Arial"/>
          <w:sz w:val="20"/>
          <w:szCs w:val="20"/>
        </w:rPr>
        <w:t xml:space="preserve"> Z NAVEDBO BANKE</w:t>
      </w:r>
      <w:r w:rsidRPr="00247040">
        <w:rPr>
          <w:rFonts w:ascii="Arial" w:hAnsi="Arial" w:cs="Arial"/>
          <w:sz w:val="20"/>
          <w:szCs w:val="20"/>
        </w:rPr>
        <w:t>:________________</w:t>
      </w:r>
    </w:p>
    <w:p w14:paraId="2A029758" w14:textId="77777777" w:rsidR="00044BF7" w:rsidRPr="00247040" w:rsidRDefault="00044BF7" w:rsidP="00000C52">
      <w:pPr>
        <w:autoSpaceDE w:val="0"/>
        <w:autoSpaceDN w:val="0"/>
        <w:adjustRightInd w:val="0"/>
        <w:spacing w:line="240" w:lineRule="auto"/>
        <w:jc w:val="both"/>
        <w:rPr>
          <w:rFonts w:ascii="Arial" w:hAnsi="Arial" w:cs="Arial"/>
          <w:sz w:val="20"/>
          <w:szCs w:val="20"/>
        </w:rPr>
      </w:pPr>
      <w:r w:rsidRPr="00247040">
        <w:rPr>
          <w:rFonts w:ascii="Arial" w:hAnsi="Arial" w:cs="Arial"/>
          <w:sz w:val="20"/>
          <w:szCs w:val="20"/>
        </w:rPr>
        <w:t>MATIČNA ŠTEVILKA:______________________________________________</w:t>
      </w:r>
    </w:p>
    <w:p w14:paraId="4074C783"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ODGOVORNA OSEBA ZA PODPIS POGODBE: _________________________</w:t>
      </w:r>
    </w:p>
    <w:p w14:paraId="126E4B28" w14:textId="1275F3A7" w:rsidR="00044BF7" w:rsidRDefault="00044BF7" w:rsidP="00F40E80">
      <w:pPr>
        <w:autoSpaceDE w:val="0"/>
        <w:autoSpaceDN w:val="0"/>
        <w:adjustRightInd w:val="0"/>
        <w:spacing w:line="240" w:lineRule="auto"/>
        <w:rPr>
          <w:rFonts w:ascii="Arial" w:hAnsi="Arial" w:cs="Arial"/>
          <w:sz w:val="20"/>
          <w:szCs w:val="20"/>
        </w:rPr>
      </w:pPr>
    </w:p>
    <w:p w14:paraId="5210FF58" w14:textId="77777777" w:rsidR="00147BB8" w:rsidRPr="009E0549" w:rsidRDefault="00147BB8"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120BD37" w:rsidR="00044BF7" w:rsidRDefault="00044BF7" w:rsidP="00F40E80">
      <w:pPr>
        <w:pStyle w:val="Noga"/>
        <w:rPr>
          <w:rFonts w:ascii="Arial" w:hAnsi="Arial" w:cs="Arial"/>
          <w:sz w:val="20"/>
          <w:szCs w:val="20"/>
        </w:rPr>
      </w:pPr>
    </w:p>
    <w:p w14:paraId="1007D68D" w14:textId="17BEA489" w:rsidR="00147BB8" w:rsidRDefault="00147BB8" w:rsidP="00F40E80">
      <w:pPr>
        <w:pStyle w:val="Noga"/>
        <w:rPr>
          <w:rFonts w:ascii="Arial" w:hAnsi="Arial" w:cs="Arial"/>
          <w:sz w:val="20"/>
          <w:szCs w:val="20"/>
        </w:rPr>
      </w:pPr>
    </w:p>
    <w:p w14:paraId="07BACFEC" w14:textId="77777777" w:rsidR="00147BB8" w:rsidRPr="009E0549" w:rsidRDefault="00147BB8"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10D956B9"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bookmarkStart w:id="10" w:name="_Hlk195083477"/>
      <w:r w:rsidRPr="009E0549">
        <w:rPr>
          <w:rFonts w:ascii="Arial" w:hAnsi="Arial" w:cs="Arial"/>
          <w:b/>
          <w:bCs/>
          <w:sz w:val="20"/>
          <w:szCs w:val="20"/>
        </w:rPr>
        <w:t>»</w:t>
      </w:r>
      <w:r w:rsidR="008B002B" w:rsidRPr="002B43D6">
        <w:rPr>
          <w:rFonts w:ascii="Arial" w:hAnsi="Arial" w:cs="Arial"/>
          <w:b/>
          <w:sz w:val="20"/>
          <w:szCs w:val="20"/>
        </w:rPr>
        <w:t>Sanacija nestabilnega železniškega nasipa od km 44+600 do km 44+800 proge Jesenice – Sežana«</w:t>
      </w:r>
    </w:p>
    <w:bookmarkEnd w:id="10"/>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1AEFEFDE"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r w:rsidR="00B32EAA">
              <w:rPr>
                <w:rFonts w:ascii="Arial" w:hAnsi="Arial" w:cs="Arial"/>
                <w:sz w:val="20"/>
                <w:szCs w:val="20"/>
              </w:rPr>
              <w:t xml:space="preserve"> del</w:t>
            </w:r>
            <w:r w:rsidRPr="009E0549">
              <w:rPr>
                <w:rFonts w:ascii="Arial" w:hAnsi="Arial" w:cs="Arial"/>
                <w:sz w:val="20"/>
                <w:szCs w:val="20"/>
              </w:rPr>
              <w:t>:</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8</w:t>
      </w:r>
    </w:p>
    <w:p w14:paraId="339DDC10" w14:textId="740D007E" w:rsidR="003657F6" w:rsidRDefault="003657F6" w:rsidP="00F40E80">
      <w:pPr>
        <w:pStyle w:val="Odstavekseznama"/>
        <w:spacing w:after="0" w:line="240" w:lineRule="auto"/>
        <w:ind w:left="0"/>
        <w:jc w:val="center"/>
        <w:rPr>
          <w:rFonts w:ascii="Arial" w:hAnsi="Arial" w:cs="Arial"/>
          <w:b/>
          <w:sz w:val="20"/>
          <w:szCs w:val="20"/>
        </w:rPr>
      </w:pPr>
      <w:bookmarkStart w:id="11" w:name="_Toc513809733"/>
      <w:r w:rsidRPr="009E0549">
        <w:rPr>
          <w:rFonts w:ascii="Arial" w:hAnsi="Arial" w:cs="Arial"/>
          <w:b/>
          <w:sz w:val="20"/>
          <w:szCs w:val="20"/>
        </w:rPr>
        <w:t>VZOREC GARANCIJE ZA RESNOST PONUDBE</w:t>
      </w:r>
      <w:bookmarkEnd w:id="11"/>
    </w:p>
    <w:p w14:paraId="31D8D0F8" w14:textId="77777777" w:rsidR="006A0AD6" w:rsidRPr="009E0549" w:rsidRDefault="006A0AD6" w:rsidP="00F40E80">
      <w:pPr>
        <w:pStyle w:val="Odstavekseznama"/>
        <w:spacing w:after="0" w:line="240" w:lineRule="auto"/>
        <w:ind w:left="0"/>
        <w:jc w:val="center"/>
        <w:rPr>
          <w:rFonts w:ascii="Arial" w:hAnsi="Arial" w:cs="Arial"/>
          <w:b/>
          <w:sz w:val="20"/>
          <w:szCs w:val="20"/>
        </w:rPr>
      </w:pPr>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12" w:name="_Toc513809734"/>
      <w:r w:rsidRPr="009E0549">
        <w:rPr>
          <w:rFonts w:ascii="Arial" w:hAnsi="Arial" w:cs="Arial"/>
          <w:sz w:val="20"/>
          <w:szCs w:val="20"/>
        </w:rPr>
        <w:t>Obrazec zavarovanje za resnost ponudbe po EPGP-758</w:t>
      </w:r>
      <w:bookmarkEnd w:id="12"/>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CDB39A1" w:rsidR="003657F6" w:rsidRDefault="003657F6" w:rsidP="00F40E80">
      <w:pPr>
        <w:pStyle w:val="Odstavekseznama"/>
        <w:spacing w:line="240" w:lineRule="auto"/>
        <w:ind w:left="0"/>
        <w:jc w:val="both"/>
        <w:rPr>
          <w:rFonts w:ascii="Arial" w:hAnsi="Arial" w:cs="Arial"/>
          <w:sz w:val="20"/>
          <w:szCs w:val="20"/>
        </w:rPr>
      </w:pPr>
    </w:p>
    <w:p w14:paraId="013EC07D" w14:textId="5F6B3D92" w:rsidR="00575F1C" w:rsidRDefault="00575F1C" w:rsidP="00F40E80">
      <w:pPr>
        <w:pStyle w:val="Odstavekseznama"/>
        <w:spacing w:line="240" w:lineRule="auto"/>
        <w:ind w:left="0"/>
        <w:jc w:val="both"/>
        <w:rPr>
          <w:rFonts w:ascii="Arial" w:hAnsi="Arial" w:cs="Arial"/>
          <w:sz w:val="20"/>
          <w:szCs w:val="20"/>
        </w:rPr>
      </w:pPr>
    </w:p>
    <w:p w14:paraId="3025F2CB" w14:textId="77777777" w:rsidR="00575F1C" w:rsidRPr="009E0549" w:rsidRDefault="00575F1C"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3F4B3813" w:rsidR="00E04598" w:rsidRPr="009E0549" w:rsidRDefault="00D514DD" w:rsidP="00F40E80">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9</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0555E226" w:rsidR="00044BF7" w:rsidRDefault="00044BF7" w:rsidP="00F40E80">
      <w:pPr>
        <w:spacing w:line="240" w:lineRule="auto"/>
        <w:rPr>
          <w:rFonts w:ascii="Arial" w:hAnsi="Arial" w:cs="Arial"/>
          <w:sz w:val="20"/>
          <w:szCs w:val="20"/>
        </w:rPr>
      </w:pPr>
    </w:p>
    <w:p w14:paraId="4AD174A4" w14:textId="60749131" w:rsidR="00CC5235" w:rsidRDefault="00CC5235" w:rsidP="00F40E80">
      <w:pPr>
        <w:spacing w:line="240" w:lineRule="auto"/>
        <w:rPr>
          <w:rFonts w:ascii="Arial" w:hAnsi="Arial" w:cs="Arial"/>
          <w:sz w:val="20"/>
          <w:szCs w:val="20"/>
        </w:rPr>
      </w:pPr>
    </w:p>
    <w:p w14:paraId="72F2E7EE" w14:textId="77777777" w:rsidR="00CC5235" w:rsidRPr="009E0549" w:rsidRDefault="00CC5235"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2E670C" w:rsidRDefault="00FF218C" w:rsidP="00FF218C">
      <w:pPr>
        <w:spacing w:line="240" w:lineRule="auto"/>
        <w:jc w:val="right"/>
        <w:rPr>
          <w:rFonts w:ascii="Arial" w:hAnsi="Arial" w:cs="Arial"/>
          <w:b/>
          <w:sz w:val="20"/>
          <w:szCs w:val="20"/>
        </w:rPr>
      </w:pPr>
      <w:r w:rsidRPr="002E670C">
        <w:rPr>
          <w:rFonts w:ascii="Arial" w:hAnsi="Arial" w:cs="Arial"/>
          <w:b/>
          <w:sz w:val="20"/>
          <w:szCs w:val="20"/>
        </w:rPr>
        <w:lastRenderedPageBreak/>
        <w:t>OBRAZEC 1</w:t>
      </w:r>
      <w:r w:rsidR="00F86E05" w:rsidRPr="002E670C">
        <w:rPr>
          <w:rFonts w:ascii="Arial" w:hAnsi="Arial" w:cs="Arial"/>
          <w:b/>
          <w:sz w:val="20"/>
          <w:szCs w:val="20"/>
        </w:rPr>
        <w:t>0</w:t>
      </w:r>
    </w:p>
    <w:p w14:paraId="3F7344EA" w14:textId="1C61CDAE" w:rsidR="0049732C" w:rsidRPr="002E670C" w:rsidRDefault="0049732C" w:rsidP="0049732C">
      <w:pPr>
        <w:spacing w:before="240" w:after="0" w:line="216" w:lineRule="auto"/>
        <w:jc w:val="center"/>
        <w:rPr>
          <w:rFonts w:ascii="Arial" w:hAnsi="Arial" w:cs="Arial"/>
          <w:b/>
          <w:sz w:val="20"/>
          <w:szCs w:val="20"/>
        </w:rPr>
      </w:pPr>
      <w:r w:rsidRPr="002E670C">
        <w:rPr>
          <w:rFonts w:ascii="Arial" w:hAnsi="Arial" w:cs="Arial"/>
          <w:b/>
          <w:sz w:val="20"/>
          <w:szCs w:val="20"/>
        </w:rPr>
        <w:t>VZOREC</w:t>
      </w:r>
      <w:r w:rsidR="00B0058F" w:rsidRPr="002E670C">
        <w:rPr>
          <w:rFonts w:ascii="Arial" w:hAnsi="Arial" w:cs="Arial"/>
          <w:b/>
          <w:sz w:val="20"/>
          <w:szCs w:val="20"/>
        </w:rPr>
        <w:t xml:space="preserve"> </w:t>
      </w:r>
      <w:r w:rsidRPr="002E670C">
        <w:rPr>
          <w:rFonts w:ascii="Arial" w:hAnsi="Arial" w:cs="Arial"/>
          <w:b/>
          <w:sz w:val="20"/>
          <w:szCs w:val="20"/>
        </w:rPr>
        <w:t xml:space="preserve">GARANCIJE </w:t>
      </w:r>
      <w:r w:rsidRPr="002E670C">
        <w:rPr>
          <w:rFonts w:ascii="Arial" w:hAnsi="Arial" w:cs="Arial"/>
          <w:b/>
          <w:sz w:val="20"/>
          <w:szCs w:val="20"/>
          <w:shd w:val="clear" w:color="auto" w:fill="FFFFFF"/>
        </w:rPr>
        <w:t>ZA ODPRAVO NAPAK V GARANCIJSKEM ROKU</w:t>
      </w:r>
    </w:p>
    <w:p w14:paraId="4427A3A4" w14:textId="77777777" w:rsidR="0049732C" w:rsidRPr="002E670C" w:rsidRDefault="0049732C" w:rsidP="0049732C">
      <w:pPr>
        <w:spacing w:after="0" w:line="216" w:lineRule="auto"/>
        <w:rPr>
          <w:rFonts w:ascii="Arial" w:hAnsi="Arial" w:cs="Arial"/>
          <w:sz w:val="20"/>
          <w:szCs w:val="20"/>
        </w:rPr>
      </w:pPr>
    </w:p>
    <w:p w14:paraId="3FBDB43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6BB7F34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Glava s podatki o garantu (banki) ali SWIFT ključ</w:t>
      </w:r>
    </w:p>
    <w:p w14:paraId="0AFBEAD2"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b/>
          <w:sz w:val="20"/>
          <w:szCs w:val="20"/>
        </w:rPr>
      </w:pPr>
    </w:p>
    <w:p w14:paraId="7D6C2478"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Za:…………………………</w:t>
      </w:r>
      <w:r w:rsidRPr="002E670C">
        <w:rPr>
          <w:rFonts w:ascii="Arial" w:hAnsi="Arial" w:cs="Arial"/>
          <w:sz w:val="20"/>
          <w:szCs w:val="20"/>
        </w:rPr>
        <w:tab/>
        <w:t>(vpiše se upravičenca tj. izvajalca postopka javnega naročanja)</w:t>
      </w:r>
    </w:p>
    <w:p w14:paraId="38C019E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Datum: ……………………</w:t>
      </w:r>
      <w:r w:rsidRPr="002E670C">
        <w:rPr>
          <w:rFonts w:ascii="Arial" w:hAnsi="Arial" w:cs="Arial"/>
          <w:sz w:val="20"/>
          <w:szCs w:val="20"/>
        </w:rPr>
        <w:tab/>
        <w:t>(vpiše se datum izdaje)</w:t>
      </w:r>
    </w:p>
    <w:p w14:paraId="3CAEE57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1CA6270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VRSTA GARANCIJE:</w:t>
      </w:r>
      <w:r w:rsidRPr="002E670C">
        <w:rPr>
          <w:rFonts w:ascii="Arial" w:hAnsi="Arial" w:cs="Arial"/>
          <w:sz w:val="20"/>
          <w:szCs w:val="20"/>
        </w:rPr>
        <w:t xml:space="preserve"> Garancija za </w:t>
      </w:r>
      <w:r w:rsidRPr="002E670C">
        <w:rPr>
          <w:rFonts w:ascii="Arial" w:hAnsi="Arial" w:cs="Arial"/>
          <w:sz w:val="20"/>
          <w:szCs w:val="20"/>
          <w:shd w:val="clear" w:color="auto" w:fill="FFFFFF"/>
        </w:rPr>
        <w:t>odpravo napak v garancijskem roku</w:t>
      </w:r>
    </w:p>
    <w:p w14:paraId="2D3409BE"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0667B7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ŠTEVILKA GARANCIJE: </w:t>
      </w:r>
      <w:r w:rsidRPr="002E670C">
        <w:rPr>
          <w:rFonts w:ascii="Arial" w:hAnsi="Arial" w:cs="Arial"/>
          <w:sz w:val="20"/>
          <w:szCs w:val="20"/>
        </w:rPr>
        <w:t>……………..(vpiše se številka garancije)</w:t>
      </w:r>
    </w:p>
    <w:p w14:paraId="369B5BF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01242DD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GARANT:</w:t>
      </w:r>
      <w:r w:rsidRPr="002E670C">
        <w:rPr>
          <w:rFonts w:ascii="Arial" w:hAnsi="Arial" w:cs="Arial"/>
          <w:sz w:val="20"/>
          <w:szCs w:val="20"/>
        </w:rPr>
        <w:t xml:space="preserve"> ………………..(vpiše se ime in naslov banke v kraju izdaje)</w:t>
      </w:r>
    </w:p>
    <w:p w14:paraId="63FF1E1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D315C4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NAROČNIK GARANCIJE: </w:t>
      </w:r>
      <w:r w:rsidRPr="002E670C">
        <w:rPr>
          <w:rFonts w:ascii="Arial" w:hAnsi="Arial" w:cs="Arial"/>
          <w:sz w:val="20"/>
          <w:szCs w:val="20"/>
        </w:rPr>
        <w:t>………… (vpiše se ime in naslov naročnika garancije, tj. v postopku javnega naročanja izbranega ponudnika)</w:t>
      </w:r>
    </w:p>
    <w:p w14:paraId="79ADD68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1D0BBE8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UPRAVIČENEC:</w:t>
      </w:r>
      <w:r w:rsidRPr="002E670C">
        <w:rPr>
          <w:rFonts w:ascii="Arial" w:hAnsi="Arial" w:cs="Arial"/>
          <w:sz w:val="20"/>
          <w:szCs w:val="20"/>
        </w:rPr>
        <w:t>……………………(vpiše se naročnika javnega naročila)</w:t>
      </w:r>
    </w:p>
    <w:p w14:paraId="66981D0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749E57E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OSNOVNI POSEL: </w:t>
      </w:r>
      <w:r w:rsidRPr="002E670C">
        <w:rPr>
          <w:rFonts w:ascii="Arial" w:hAnsi="Arial" w:cs="Arial"/>
          <w:sz w:val="20"/>
          <w:szCs w:val="20"/>
        </w:rPr>
        <w:t>pogodba št.………… z dne ……….. (vpiše se pogodbo o izvedbi javnega naročila)</w:t>
      </w:r>
    </w:p>
    <w:p w14:paraId="79A01CC0"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0E7BE31F"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ZNESEK IN VALUTA GARANCIJE:</w:t>
      </w:r>
      <w:r w:rsidRPr="002E670C">
        <w:rPr>
          <w:rFonts w:ascii="Arial" w:hAnsi="Arial" w:cs="Arial"/>
          <w:sz w:val="20"/>
          <w:szCs w:val="20"/>
        </w:rPr>
        <w:t>……….. (vpiše se najvišji znesek s številko in besedo in valuto)</w:t>
      </w:r>
    </w:p>
    <w:p w14:paraId="41C4C8FE"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355FA2F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LISTINE, KI JIH JE POLEG IZJAVE TREBA PRILOŽITI ZAHTEVI ZA PLAČILO IN SE IZRECNO ZAHTEVAJO V SPODNJEM BESEDILU: </w:t>
      </w:r>
      <w:r w:rsidRPr="002E670C">
        <w:rPr>
          <w:rFonts w:ascii="Arial" w:hAnsi="Arial" w:cs="Arial"/>
          <w:sz w:val="20"/>
          <w:szCs w:val="20"/>
        </w:rPr>
        <w:t>…………… (nobena/navede se listina)</w:t>
      </w:r>
    </w:p>
    <w:p w14:paraId="30FBF71C"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JEZIK V ZAHTEVANIH LISTINAH:</w:t>
      </w:r>
      <w:r w:rsidRPr="002E670C">
        <w:rPr>
          <w:rFonts w:ascii="Arial" w:hAnsi="Arial" w:cs="Arial"/>
          <w:sz w:val="20"/>
          <w:szCs w:val="20"/>
        </w:rPr>
        <w:t xml:space="preserve"> slovenski</w:t>
      </w:r>
    </w:p>
    <w:p w14:paraId="4D43C00B"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3B2B3BC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OBLIKA PREDLOŽITVE:</w:t>
      </w:r>
      <w:r w:rsidRPr="002E670C">
        <w:rPr>
          <w:rFonts w:ascii="Arial" w:hAnsi="Arial" w:cs="Arial"/>
          <w:sz w:val="20"/>
          <w:szCs w:val="20"/>
        </w:rPr>
        <w:t xml:space="preserve"> v papirni obliki s priporočeno pošto ali katerokoli obliko hitre pošte ali v elektronski obliki po SWIFT sistemu na naslov …………….. (navede se SWIFT naslova garanta)</w:t>
      </w:r>
    </w:p>
    <w:p w14:paraId="04A18D6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4BA53C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KRAJ PREDLOŽITVE:</w:t>
      </w:r>
      <w:r w:rsidRPr="002E670C">
        <w:rPr>
          <w:rFonts w:ascii="Arial" w:hAnsi="Arial" w:cs="Arial"/>
          <w:sz w:val="20"/>
          <w:szCs w:val="20"/>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B2DBFD5"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6525187B"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DATUM VELJAVNOSTI:</w:t>
      </w:r>
      <w:r w:rsidRPr="002E670C">
        <w:rPr>
          <w:rFonts w:ascii="Arial" w:hAnsi="Arial" w:cs="Arial"/>
          <w:sz w:val="20"/>
          <w:szCs w:val="20"/>
        </w:rPr>
        <w:t>…………… (vpiše se datum zapadlosti garancije)</w:t>
      </w:r>
    </w:p>
    <w:p w14:paraId="5B29192C"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STRANKA, KI JE DOLŽNA PLAČATI STROŠKE:</w:t>
      </w:r>
      <w:r w:rsidRPr="002E670C">
        <w:rPr>
          <w:rFonts w:ascii="Arial" w:hAnsi="Arial" w:cs="Arial"/>
          <w:sz w:val="20"/>
          <w:szCs w:val="20"/>
        </w:rPr>
        <w:t>………. (vpiše se ime naročnika garancije, tj. v postopku javnega naročanja izbranega ponudnika)</w:t>
      </w:r>
    </w:p>
    <w:p w14:paraId="52B79BC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b/>
          <w:sz w:val="20"/>
          <w:szCs w:val="20"/>
        </w:rPr>
      </w:pPr>
    </w:p>
    <w:p w14:paraId="68E0FA1C"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19E800EE" w14:textId="77777777" w:rsidR="0049732C" w:rsidRPr="002E670C" w:rsidRDefault="0049732C" w:rsidP="0049732C">
      <w:pPr>
        <w:spacing w:after="0" w:line="216" w:lineRule="auto"/>
        <w:jc w:val="both"/>
        <w:rPr>
          <w:rFonts w:ascii="Arial" w:hAnsi="Arial" w:cs="Arial"/>
          <w:sz w:val="20"/>
          <w:szCs w:val="20"/>
        </w:rPr>
      </w:pPr>
    </w:p>
    <w:p w14:paraId="74786E7E"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Katerokoli zahtevo za plačilo po tej garanciji moramo prejeti na datum veljavnosti garancije ali pred njim v zgoraj navedenem kraju predložitve.</w:t>
      </w:r>
    </w:p>
    <w:p w14:paraId="4B33D547" w14:textId="77777777" w:rsidR="0049732C" w:rsidRPr="002E670C" w:rsidRDefault="0049732C" w:rsidP="0049732C">
      <w:pPr>
        <w:spacing w:after="0" w:line="216" w:lineRule="auto"/>
        <w:jc w:val="both"/>
        <w:rPr>
          <w:rFonts w:ascii="Arial" w:hAnsi="Arial" w:cs="Arial"/>
          <w:sz w:val="20"/>
          <w:szCs w:val="20"/>
        </w:rPr>
      </w:pPr>
    </w:p>
    <w:p w14:paraId="1E89E83A"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Morebitne spore v zvezi s to garancijo rešuje stvarno pristojno sodišče v Ljubljani po slovenskem pravu.</w:t>
      </w:r>
    </w:p>
    <w:p w14:paraId="2B9EADF9" w14:textId="77777777" w:rsidR="0049732C" w:rsidRPr="002E670C" w:rsidRDefault="0049732C" w:rsidP="0049732C">
      <w:pPr>
        <w:spacing w:after="0" w:line="216" w:lineRule="auto"/>
        <w:jc w:val="both"/>
        <w:rPr>
          <w:rFonts w:ascii="Arial" w:hAnsi="Arial" w:cs="Arial"/>
          <w:sz w:val="20"/>
          <w:szCs w:val="20"/>
        </w:rPr>
      </w:pPr>
    </w:p>
    <w:p w14:paraId="0184E614"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Za to garancijo veljajo Enotna Pravila za Garancije na Poziv (EPGP) revizija iz leta 2010, izdana pri MTZ pod št. 758.</w:t>
      </w:r>
    </w:p>
    <w:p w14:paraId="627B3EB7" w14:textId="77777777" w:rsidR="0049732C" w:rsidRPr="002E670C" w:rsidRDefault="0049732C" w:rsidP="0049732C">
      <w:pPr>
        <w:spacing w:after="0" w:line="216" w:lineRule="auto"/>
        <w:jc w:val="both"/>
        <w:rPr>
          <w:rFonts w:ascii="Arial" w:hAnsi="Arial" w:cs="Arial"/>
          <w:sz w:val="20"/>
          <w:szCs w:val="20"/>
        </w:rPr>
      </w:pPr>
    </w:p>
    <w:p w14:paraId="2D21EE31" w14:textId="77777777" w:rsidR="0049732C" w:rsidRPr="002E670C" w:rsidRDefault="0049732C" w:rsidP="0049732C">
      <w:pPr>
        <w:spacing w:after="0" w:line="240" w:lineRule="auto"/>
        <w:rPr>
          <w:rFonts w:ascii="Arial" w:hAnsi="Arial" w:cs="Arial"/>
          <w:sz w:val="20"/>
          <w:szCs w:val="20"/>
        </w:rPr>
      </w:pPr>
    </w:p>
    <w:p w14:paraId="09BB8879" w14:textId="77777777" w:rsidR="0049732C" w:rsidRPr="002E670C" w:rsidRDefault="0049732C" w:rsidP="0049732C">
      <w:pPr>
        <w:spacing w:after="0" w:line="240" w:lineRule="auto"/>
        <w:ind w:left="7090"/>
        <w:rPr>
          <w:rFonts w:ascii="Arial" w:hAnsi="Arial" w:cs="Arial"/>
          <w:sz w:val="20"/>
          <w:szCs w:val="20"/>
        </w:rPr>
      </w:pPr>
      <w:r w:rsidRPr="002E670C">
        <w:rPr>
          <w:rFonts w:ascii="Arial" w:hAnsi="Arial" w:cs="Arial"/>
          <w:sz w:val="20"/>
          <w:szCs w:val="20"/>
        </w:rPr>
        <w:t xml:space="preserve">      garant</w:t>
      </w:r>
    </w:p>
    <w:p w14:paraId="7A6F460C" w14:textId="77777777" w:rsidR="0049732C" w:rsidRPr="002E670C" w:rsidRDefault="0049732C" w:rsidP="0049732C">
      <w:pPr>
        <w:spacing w:after="0" w:line="240" w:lineRule="auto"/>
        <w:ind w:left="6381" w:firstLine="709"/>
        <w:rPr>
          <w:rFonts w:ascii="Arial" w:hAnsi="Arial" w:cs="Arial"/>
          <w:sz w:val="20"/>
          <w:szCs w:val="20"/>
        </w:rPr>
      </w:pPr>
      <w:r w:rsidRPr="002E670C">
        <w:rPr>
          <w:rFonts w:ascii="Arial" w:hAnsi="Arial" w:cs="Arial"/>
          <w:sz w:val="20"/>
          <w:szCs w:val="20"/>
        </w:rPr>
        <w:t>(žig in podpis)</w:t>
      </w:r>
    </w:p>
    <w:p w14:paraId="19DF2E20" w14:textId="77777777" w:rsidR="0049732C" w:rsidRPr="002E670C" w:rsidRDefault="0049732C" w:rsidP="0049732C">
      <w:pPr>
        <w:spacing w:after="0" w:line="240" w:lineRule="auto"/>
        <w:rPr>
          <w:rFonts w:ascii="Arial" w:hAnsi="Arial" w:cs="Arial"/>
          <w:b/>
          <w:sz w:val="20"/>
          <w:szCs w:val="20"/>
          <w:u w:val="single"/>
        </w:rPr>
      </w:pPr>
    </w:p>
    <w:p w14:paraId="30C0235A" w14:textId="77777777" w:rsidR="00FF218C" w:rsidRPr="002E670C" w:rsidRDefault="00FF218C" w:rsidP="00FF218C">
      <w:pPr>
        <w:autoSpaceDE w:val="0"/>
        <w:autoSpaceDN w:val="0"/>
        <w:adjustRightInd w:val="0"/>
        <w:spacing w:after="0" w:line="276" w:lineRule="auto"/>
        <w:rPr>
          <w:rFonts w:ascii="Arial" w:hAnsi="Arial" w:cs="Arial"/>
          <w:b/>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3E04A142" w:rsidR="00AB6FBA" w:rsidRPr="009E0549" w:rsidRDefault="00246430" w:rsidP="00F40E80">
      <w:pPr>
        <w:pageBreakBefore/>
        <w:spacing w:line="240" w:lineRule="auto"/>
        <w:jc w:val="right"/>
        <w:rPr>
          <w:rFonts w:ascii="Arial" w:hAnsi="Arial" w:cs="Arial"/>
          <w:b/>
          <w:color w:val="000000" w:themeColor="text1"/>
          <w:sz w:val="20"/>
          <w:szCs w:val="20"/>
        </w:rPr>
      </w:pPr>
      <w:bookmarkStart w:id="13" w:name="_Toc513809735"/>
      <w:r w:rsidRPr="009E0549">
        <w:rPr>
          <w:rFonts w:ascii="Arial" w:hAnsi="Arial" w:cs="Arial"/>
          <w:b/>
          <w:color w:val="000000" w:themeColor="text1"/>
          <w:sz w:val="20"/>
          <w:szCs w:val="20"/>
        </w:rPr>
        <w:lastRenderedPageBreak/>
        <w:t xml:space="preserve">OBRAZEC </w:t>
      </w:r>
      <w:bookmarkEnd w:id="13"/>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323091FF" w:rsidR="00EE3125" w:rsidRPr="009E0549" w:rsidRDefault="00EE3125" w:rsidP="00F40E80">
      <w:pPr>
        <w:pStyle w:val="NASLOV10"/>
        <w:outlineLvl w:val="9"/>
        <w:rPr>
          <w:rFonts w:ascii="Arial" w:hAnsi="Arial" w:cs="Arial"/>
          <w:color w:val="000000" w:themeColor="text1"/>
          <w:sz w:val="20"/>
        </w:rPr>
      </w:pPr>
      <w:bookmarkStart w:id="14" w:name="_Toc275246068"/>
      <w:bookmarkStart w:id="15" w:name="_Toc386189392"/>
      <w:bookmarkStart w:id="16" w:name="_Toc445199915"/>
      <w:r w:rsidRPr="009E0549">
        <w:rPr>
          <w:rFonts w:ascii="Arial" w:hAnsi="Arial" w:cs="Arial"/>
          <w:color w:val="000000" w:themeColor="text1"/>
          <w:sz w:val="20"/>
        </w:rPr>
        <w:t>REFERENCE</w:t>
      </w:r>
      <w:bookmarkEnd w:id="14"/>
      <w:bookmarkEnd w:id="15"/>
      <w:bookmarkEnd w:id="16"/>
      <w:r w:rsidR="001D5E35">
        <w:rPr>
          <w:rFonts w:ascii="Arial" w:hAnsi="Arial" w:cs="Arial"/>
          <w:color w:val="000000" w:themeColor="text1"/>
          <w:sz w:val="20"/>
        </w:rPr>
        <w:t xml:space="preserve"> PONUDNIKA</w:t>
      </w:r>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4C398AD7" w14:textId="0B38EAA1" w:rsidR="00E91423" w:rsidRDefault="001D5E35" w:rsidP="00442B9D">
      <w:pPr>
        <w:spacing w:line="240" w:lineRule="auto"/>
        <w:jc w:val="both"/>
        <w:rPr>
          <w:rFonts w:ascii="Arial" w:hAnsi="Arial" w:cs="Arial"/>
          <w:color w:val="000000" w:themeColor="text1"/>
          <w:sz w:val="20"/>
          <w:szCs w:val="20"/>
        </w:rPr>
      </w:pPr>
      <w:r w:rsidRPr="001D5E35">
        <w:rPr>
          <w:rFonts w:ascii="Arial" w:hAnsi="Arial" w:cs="Arial"/>
          <w:color w:val="000000" w:themeColor="text1"/>
          <w:sz w:val="20"/>
          <w:szCs w:val="20"/>
        </w:rPr>
        <w:t>Ponudnik mora navesti podatke iz katerih bo</w:t>
      </w:r>
      <w:r>
        <w:rPr>
          <w:rFonts w:ascii="Arial" w:hAnsi="Arial" w:cs="Arial"/>
          <w:color w:val="000000" w:themeColor="text1"/>
          <w:sz w:val="20"/>
          <w:szCs w:val="20"/>
        </w:rPr>
        <w:t xml:space="preserve"> razvidno, da je v zadnjih </w:t>
      </w:r>
      <w:r w:rsidR="00DD3043">
        <w:rPr>
          <w:rFonts w:ascii="Arial" w:hAnsi="Arial" w:cs="Arial"/>
          <w:color w:val="000000" w:themeColor="text1"/>
          <w:sz w:val="20"/>
          <w:szCs w:val="20"/>
        </w:rPr>
        <w:t>petih</w:t>
      </w:r>
      <w:r>
        <w:rPr>
          <w:rFonts w:ascii="Arial" w:hAnsi="Arial" w:cs="Arial"/>
          <w:color w:val="000000" w:themeColor="text1"/>
          <w:sz w:val="20"/>
          <w:szCs w:val="20"/>
        </w:rPr>
        <w:t xml:space="preserve"> (</w:t>
      </w:r>
      <w:r w:rsidR="00DD3043">
        <w:rPr>
          <w:rFonts w:ascii="Arial" w:hAnsi="Arial" w:cs="Arial"/>
          <w:color w:val="000000" w:themeColor="text1"/>
          <w:sz w:val="20"/>
          <w:szCs w:val="20"/>
        </w:rPr>
        <w:t>5</w:t>
      </w:r>
      <w:r>
        <w:rPr>
          <w:rFonts w:ascii="Arial" w:hAnsi="Arial" w:cs="Arial"/>
          <w:color w:val="000000" w:themeColor="text1"/>
          <w:sz w:val="20"/>
          <w:szCs w:val="20"/>
        </w:rPr>
        <w:t>)</w:t>
      </w:r>
      <w:r w:rsidR="00F812E0">
        <w:rPr>
          <w:rFonts w:ascii="Arial" w:hAnsi="Arial" w:cs="Arial"/>
          <w:color w:val="000000" w:themeColor="text1"/>
          <w:sz w:val="20"/>
          <w:szCs w:val="20"/>
        </w:rPr>
        <w:t xml:space="preserve"> letih</w:t>
      </w:r>
      <w:r w:rsidR="00596F4B">
        <w:rPr>
          <w:rFonts w:ascii="Arial" w:hAnsi="Arial" w:cs="Arial"/>
          <w:color w:val="000000" w:themeColor="text1"/>
          <w:sz w:val="20"/>
          <w:szCs w:val="20"/>
        </w:rPr>
        <w:t xml:space="preserve"> </w:t>
      </w:r>
      <w:r w:rsidR="00596F4B" w:rsidRPr="00AB539A">
        <w:rPr>
          <w:rFonts w:ascii="Arial" w:hAnsi="Arial" w:cs="Arial"/>
          <w:sz w:val="20"/>
          <w:szCs w:val="20"/>
        </w:rPr>
        <w:t>pred</w:t>
      </w:r>
      <w:r w:rsidR="004B2DD4" w:rsidRPr="004B2DD4">
        <w:t xml:space="preserve"> </w:t>
      </w:r>
      <w:r w:rsidR="004B2DD4" w:rsidRPr="00A57772">
        <w:rPr>
          <w:rFonts w:ascii="Arial" w:hAnsi="Arial" w:cs="Arial"/>
          <w:sz w:val="20"/>
          <w:szCs w:val="20"/>
        </w:rPr>
        <w:t>dnevom objave tega javnega naročila</w:t>
      </w:r>
      <w:r w:rsidRPr="00A57772">
        <w:rPr>
          <w:rFonts w:ascii="Arial" w:hAnsi="Arial" w:cs="Arial"/>
          <w:sz w:val="20"/>
          <w:szCs w:val="20"/>
        </w:rPr>
        <w:t>, kot glavni izvajalec, partner v sk</w:t>
      </w:r>
      <w:r w:rsidR="00A12A68" w:rsidRPr="00A57772">
        <w:rPr>
          <w:rFonts w:ascii="Arial" w:hAnsi="Arial" w:cs="Arial"/>
          <w:sz w:val="20"/>
          <w:szCs w:val="20"/>
        </w:rPr>
        <w:t>upnem nastopu ali podizvajalec,</w:t>
      </w:r>
      <w:r w:rsidR="00770430" w:rsidRPr="00A57772">
        <w:rPr>
          <w:rFonts w:ascii="Arial" w:hAnsi="Arial" w:cs="Arial"/>
          <w:sz w:val="20"/>
          <w:szCs w:val="20"/>
        </w:rPr>
        <w:t xml:space="preserve"> </w:t>
      </w:r>
      <w:r w:rsidR="00A12A68" w:rsidRPr="00A57772">
        <w:rPr>
          <w:rFonts w:ascii="Arial" w:hAnsi="Arial" w:cs="Arial"/>
          <w:sz w:val="20"/>
          <w:szCs w:val="20"/>
        </w:rPr>
        <w:t>izvedel</w:t>
      </w:r>
      <w:r w:rsidR="00DD3043" w:rsidRPr="00A57772">
        <w:rPr>
          <w:rFonts w:ascii="Arial" w:hAnsi="Arial" w:cs="Arial"/>
          <w:sz w:val="20"/>
          <w:szCs w:val="20"/>
        </w:rPr>
        <w:t xml:space="preserve"> in uspešno ter </w:t>
      </w:r>
      <w:r w:rsidR="00DD3043">
        <w:rPr>
          <w:rFonts w:ascii="Arial" w:hAnsi="Arial" w:cs="Arial"/>
          <w:color w:val="000000" w:themeColor="text1"/>
          <w:sz w:val="20"/>
          <w:szCs w:val="20"/>
        </w:rPr>
        <w:t>kvalitetno dokončal</w:t>
      </w:r>
      <w:r w:rsidR="00E91423">
        <w:rPr>
          <w:rFonts w:ascii="Arial" w:hAnsi="Arial" w:cs="Arial"/>
          <w:color w:val="000000" w:themeColor="text1"/>
          <w:sz w:val="20"/>
          <w:szCs w:val="20"/>
        </w:rPr>
        <w:t>:</w:t>
      </w:r>
    </w:p>
    <w:p w14:paraId="4D22158F" w14:textId="25A3F262" w:rsidR="00A225EC" w:rsidRPr="00247040" w:rsidRDefault="00A225EC" w:rsidP="00A225EC">
      <w:pPr>
        <w:pStyle w:val="Odstavekseznama"/>
        <w:numPr>
          <w:ilvl w:val="0"/>
          <w:numId w:val="31"/>
        </w:numPr>
        <w:tabs>
          <w:tab w:val="left" w:pos="817"/>
        </w:tabs>
        <w:jc w:val="both"/>
        <w:rPr>
          <w:rFonts w:ascii="Arial" w:hAnsi="Arial" w:cs="Arial"/>
          <w:sz w:val="20"/>
          <w:szCs w:val="20"/>
        </w:rPr>
      </w:pPr>
      <w:r w:rsidRPr="00247040">
        <w:rPr>
          <w:rFonts w:ascii="Arial" w:hAnsi="Arial" w:cs="Arial"/>
          <w:b/>
          <w:sz w:val="20"/>
          <w:szCs w:val="20"/>
        </w:rPr>
        <w:t>vsaj dve (2)</w:t>
      </w:r>
      <w:r w:rsidRPr="00247040">
        <w:rPr>
          <w:rFonts w:ascii="Arial" w:hAnsi="Arial" w:cs="Arial"/>
          <w:sz w:val="20"/>
          <w:szCs w:val="20"/>
        </w:rPr>
        <w:t xml:space="preserve"> sanaciji </w:t>
      </w:r>
      <w:bookmarkStart w:id="17" w:name="_Hlk197939431"/>
      <w:r w:rsidRPr="00247040">
        <w:rPr>
          <w:rFonts w:ascii="Arial" w:hAnsi="Arial" w:cs="Arial"/>
          <w:sz w:val="20"/>
          <w:szCs w:val="20"/>
        </w:rPr>
        <w:t xml:space="preserve">nestabilnega nasipa ali gradnji nasipa na cestni ali železniški infrastrukturi oziroma vodotoku </w:t>
      </w:r>
      <w:bookmarkEnd w:id="17"/>
      <w:r w:rsidRPr="00247040">
        <w:rPr>
          <w:rFonts w:ascii="Arial" w:hAnsi="Arial" w:cs="Arial"/>
          <w:sz w:val="20"/>
          <w:szCs w:val="20"/>
        </w:rPr>
        <w:t xml:space="preserve">v </w:t>
      </w:r>
      <w:r w:rsidR="00AC6D0D" w:rsidRPr="00247040">
        <w:rPr>
          <w:rFonts w:ascii="Arial" w:hAnsi="Arial" w:cs="Arial"/>
          <w:sz w:val="20"/>
          <w:szCs w:val="20"/>
        </w:rPr>
        <w:t xml:space="preserve">skupni </w:t>
      </w:r>
      <w:r w:rsidRPr="00247040">
        <w:rPr>
          <w:rFonts w:ascii="Arial" w:hAnsi="Arial" w:cs="Arial"/>
          <w:sz w:val="20"/>
          <w:szCs w:val="20"/>
        </w:rPr>
        <w:t>vrednosti najmanj 500.000 EUR brez DDV.</w:t>
      </w:r>
    </w:p>
    <w:p w14:paraId="030306C1" w14:textId="01D1CC2D" w:rsidR="00E91423" w:rsidRPr="00A225EC" w:rsidRDefault="00E91423" w:rsidP="00A225EC">
      <w:pPr>
        <w:spacing w:line="240" w:lineRule="auto"/>
        <w:jc w:val="both"/>
        <w:rPr>
          <w:rFonts w:ascii="Arial" w:hAnsi="Arial" w:cs="Arial"/>
          <w:color w:val="000000" w:themeColor="text1"/>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2693"/>
        <w:gridCol w:w="1985"/>
        <w:gridCol w:w="1985"/>
      </w:tblGrid>
      <w:tr w:rsidR="001D5E35" w:rsidRPr="00DC01FE" w14:paraId="2769B9DC" w14:textId="62694310" w:rsidTr="001D5E35">
        <w:tc>
          <w:tcPr>
            <w:tcW w:w="1559" w:type="dxa"/>
            <w:shd w:val="clear" w:color="auto" w:fill="C6D9F1" w:themeFill="text2" w:themeFillTint="33"/>
            <w:vAlign w:val="center"/>
          </w:tcPr>
          <w:p w14:paraId="02BE690C"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 izvedbe</w:t>
            </w:r>
          </w:p>
        </w:tc>
        <w:tc>
          <w:tcPr>
            <w:tcW w:w="2693" w:type="dxa"/>
            <w:shd w:val="clear" w:color="auto" w:fill="C6D9F1" w:themeFill="text2" w:themeFillTint="33"/>
            <w:vAlign w:val="center"/>
          </w:tcPr>
          <w:p w14:paraId="2A1F4299"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1985" w:type="dxa"/>
            <w:shd w:val="clear" w:color="auto" w:fill="C6D9F1" w:themeFill="text2" w:themeFillTint="33"/>
            <w:vAlign w:val="center"/>
          </w:tcPr>
          <w:p w14:paraId="29556A41" w14:textId="7B9C4756" w:rsidR="001D5E35" w:rsidRPr="00DC01FE" w:rsidRDefault="001D5E3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 in lokacija</w:t>
            </w:r>
          </w:p>
        </w:tc>
        <w:tc>
          <w:tcPr>
            <w:tcW w:w="1985" w:type="dxa"/>
            <w:shd w:val="clear" w:color="auto" w:fill="C6D9F1" w:themeFill="text2" w:themeFillTint="33"/>
          </w:tcPr>
          <w:p w14:paraId="411CBAE4" w14:textId="77777777" w:rsidR="001D5E35" w:rsidRPr="001D5E35"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Vrednost</w:t>
            </w:r>
          </w:p>
          <w:p w14:paraId="7B3E9A3F" w14:textId="063A85D0" w:rsidR="001D5E35" w:rsidRPr="00DC01FE"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 EUR brez DDV</w:t>
            </w:r>
          </w:p>
        </w:tc>
      </w:tr>
      <w:tr w:rsidR="001D5E35" w:rsidRPr="00DC01FE" w14:paraId="1F5FFA84" w14:textId="2BB05022" w:rsidTr="001D5E35">
        <w:trPr>
          <w:trHeight w:val="213"/>
        </w:trPr>
        <w:tc>
          <w:tcPr>
            <w:tcW w:w="1559" w:type="dxa"/>
          </w:tcPr>
          <w:p w14:paraId="4B97D91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1B709689"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94BC25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7A6A47E8"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25FEFBE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5F9EC807" w14:textId="42126E56" w:rsidTr="001D5E35">
        <w:trPr>
          <w:trHeight w:val="213"/>
        </w:trPr>
        <w:tc>
          <w:tcPr>
            <w:tcW w:w="1559" w:type="dxa"/>
          </w:tcPr>
          <w:p w14:paraId="51352BC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7FDDC27D"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797B3B01"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7939079"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581FB388"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76F209F2" w14:textId="53373D86" w:rsidTr="001D5E35">
        <w:trPr>
          <w:trHeight w:val="213"/>
        </w:trPr>
        <w:tc>
          <w:tcPr>
            <w:tcW w:w="1559" w:type="dxa"/>
          </w:tcPr>
          <w:p w14:paraId="0431DC31"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7D8F9FA"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29FAABD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109E02B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94024B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060F5ADA" w14:textId="7CCD0439" w:rsidTr="001D5E35">
        <w:trPr>
          <w:trHeight w:val="213"/>
        </w:trPr>
        <w:tc>
          <w:tcPr>
            <w:tcW w:w="1559" w:type="dxa"/>
          </w:tcPr>
          <w:p w14:paraId="13BAE3E4"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3C57035"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86E5494"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4BAF9BDD"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6028020E" w14:textId="77777777" w:rsidR="001D5E35" w:rsidRPr="00DC01FE" w:rsidRDefault="001D5E3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19C073FF" w14:textId="0945B1D6" w:rsidR="008752A8" w:rsidRPr="00247040" w:rsidRDefault="008752A8" w:rsidP="00F40E80">
      <w:pPr>
        <w:spacing w:line="240" w:lineRule="auto"/>
        <w:jc w:val="both"/>
        <w:rPr>
          <w:rFonts w:ascii="Arial" w:hAnsi="Arial" w:cs="Arial"/>
          <w:b/>
          <w:sz w:val="20"/>
          <w:szCs w:val="20"/>
          <w:u w:val="single"/>
          <w:lang w:val="de-DE"/>
        </w:rPr>
      </w:pPr>
      <w:r w:rsidRPr="00DC01FE">
        <w:rPr>
          <w:rFonts w:ascii="Arial" w:hAnsi="Arial" w:cs="Arial"/>
          <w:b/>
          <w:color w:val="000000" w:themeColor="text1"/>
          <w:sz w:val="20"/>
          <w:szCs w:val="20"/>
          <w:u w:val="single"/>
          <w:lang w:val="de-DE"/>
        </w:rPr>
        <w:t xml:space="preserve">K </w:t>
      </w:r>
      <w:proofErr w:type="spellStart"/>
      <w:r w:rsidRPr="00DC01FE">
        <w:rPr>
          <w:rFonts w:ascii="Arial" w:hAnsi="Arial" w:cs="Arial"/>
          <w:b/>
          <w:color w:val="000000" w:themeColor="text1"/>
          <w:sz w:val="20"/>
          <w:szCs w:val="20"/>
          <w:u w:val="single"/>
          <w:lang w:val="de-DE"/>
        </w:rPr>
        <w:t>temu</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obrazcu</w:t>
      </w:r>
      <w:proofErr w:type="spellEnd"/>
      <w:r w:rsidRPr="00DC01FE">
        <w:rPr>
          <w:rFonts w:ascii="Arial" w:hAnsi="Arial" w:cs="Arial"/>
          <w:b/>
          <w:color w:val="000000" w:themeColor="text1"/>
          <w:sz w:val="20"/>
          <w:szCs w:val="20"/>
          <w:u w:val="single"/>
          <w:lang w:val="de-DE"/>
        </w:rPr>
        <w:t xml:space="preserve">, se </w:t>
      </w:r>
      <w:proofErr w:type="spellStart"/>
      <w:r w:rsidRPr="00DC01FE">
        <w:rPr>
          <w:rFonts w:ascii="Arial" w:hAnsi="Arial" w:cs="Arial"/>
          <w:b/>
          <w:color w:val="000000" w:themeColor="text1"/>
          <w:sz w:val="20"/>
          <w:szCs w:val="20"/>
          <w:u w:val="single"/>
          <w:lang w:val="de-DE"/>
        </w:rPr>
        <w:t>kot</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dokaz</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priloži</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pisno</w:t>
      </w:r>
      <w:proofErr w:type="spellEnd"/>
      <w:r w:rsidRPr="00DC01FE">
        <w:rPr>
          <w:rFonts w:ascii="Arial" w:hAnsi="Arial" w:cs="Arial"/>
          <w:b/>
          <w:color w:val="000000" w:themeColor="text1"/>
          <w:sz w:val="20"/>
          <w:szCs w:val="20"/>
          <w:u w:val="single"/>
          <w:lang w:val="de-DE"/>
        </w:rPr>
        <w:t xml:space="preserve"> </w:t>
      </w:r>
      <w:r w:rsidRPr="00DC01FE">
        <w:rPr>
          <w:rFonts w:ascii="Arial" w:hAnsi="Arial" w:cs="Arial"/>
          <w:b/>
          <w:color w:val="000000" w:themeColor="text1"/>
          <w:sz w:val="20"/>
          <w:szCs w:val="20"/>
          <w:u w:val="single"/>
        </w:rPr>
        <w:t xml:space="preserve">potrdilo naročnika (priloga tega obrazca), kateremu je </w:t>
      </w:r>
      <w:proofErr w:type="spellStart"/>
      <w:r w:rsidRPr="00DC01FE">
        <w:rPr>
          <w:rFonts w:ascii="Arial" w:hAnsi="Arial" w:cs="Arial"/>
          <w:b/>
          <w:color w:val="000000" w:themeColor="text1"/>
          <w:sz w:val="20"/>
          <w:szCs w:val="20"/>
          <w:u w:val="single"/>
          <w:lang w:val="de-DE"/>
        </w:rPr>
        <w:t>ponudnik</w:t>
      </w:r>
      <w:proofErr w:type="spellEnd"/>
      <w:r w:rsidRPr="00DC01FE">
        <w:rPr>
          <w:rFonts w:ascii="Arial" w:hAnsi="Arial" w:cs="Arial"/>
          <w:b/>
          <w:color w:val="000000" w:themeColor="text1"/>
          <w:sz w:val="20"/>
          <w:szCs w:val="20"/>
          <w:u w:val="single"/>
          <w:lang w:val="de-DE"/>
        </w:rPr>
        <w:t xml:space="preserve"> v </w:t>
      </w:r>
      <w:proofErr w:type="spellStart"/>
      <w:r w:rsidRPr="00DC01FE">
        <w:rPr>
          <w:rFonts w:ascii="Arial" w:hAnsi="Arial" w:cs="Arial"/>
          <w:b/>
          <w:color w:val="000000" w:themeColor="text1"/>
          <w:sz w:val="20"/>
          <w:szCs w:val="20"/>
          <w:u w:val="single"/>
          <w:lang w:val="de-DE"/>
        </w:rPr>
        <w:t>zadnjih</w:t>
      </w:r>
      <w:proofErr w:type="spellEnd"/>
      <w:r w:rsidR="00FB4ABF">
        <w:rPr>
          <w:rFonts w:ascii="Arial" w:hAnsi="Arial" w:cs="Arial"/>
          <w:b/>
          <w:color w:val="000000" w:themeColor="text1"/>
          <w:sz w:val="20"/>
          <w:szCs w:val="20"/>
          <w:u w:val="single"/>
          <w:lang w:val="de-DE"/>
        </w:rPr>
        <w:t xml:space="preserve"> </w:t>
      </w:r>
      <w:proofErr w:type="spellStart"/>
      <w:r w:rsidR="00FB4ABF">
        <w:rPr>
          <w:rFonts w:ascii="Arial" w:hAnsi="Arial" w:cs="Arial"/>
          <w:b/>
          <w:color w:val="000000" w:themeColor="text1"/>
          <w:sz w:val="20"/>
          <w:szCs w:val="20"/>
          <w:u w:val="single"/>
          <w:lang w:val="de-DE"/>
        </w:rPr>
        <w:t>petih</w:t>
      </w:r>
      <w:proofErr w:type="spellEnd"/>
      <w:r w:rsidR="00FB4ABF">
        <w:rPr>
          <w:rFonts w:ascii="Arial" w:hAnsi="Arial" w:cs="Arial"/>
          <w:b/>
          <w:color w:val="000000" w:themeColor="text1"/>
          <w:sz w:val="20"/>
          <w:szCs w:val="20"/>
          <w:u w:val="single"/>
          <w:lang w:val="de-DE"/>
        </w:rPr>
        <w:t xml:space="preserve"> </w:t>
      </w:r>
      <w:r w:rsidR="003A23A5">
        <w:rPr>
          <w:rFonts w:ascii="Arial" w:hAnsi="Arial" w:cs="Arial"/>
          <w:b/>
          <w:color w:val="000000" w:themeColor="text1"/>
          <w:sz w:val="20"/>
          <w:szCs w:val="20"/>
          <w:u w:val="single"/>
          <w:lang w:val="de-DE"/>
        </w:rPr>
        <w:t xml:space="preserve">(5) </w:t>
      </w:r>
      <w:proofErr w:type="spellStart"/>
      <w:r w:rsidR="00F812E0">
        <w:rPr>
          <w:rFonts w:ascii="Arial" w:hAnsi="Arial" w:cs="Arial"/>
          <w:b/>
          <w:color w:val="000000" w:themeColor="text1"/>
          <w:sz w:val="20"/>
          <w:szCs w:val="20"/>
          <w:u w:val="single"/>
          <w:lang w:val="de-DE"/>
        </w:rPr>
        <w:t>letih</w:t>
      </w:r>
      <w:proofErr w:type="spellEnd"/>
      <w:r w:rsidR="00F812E0">
        <w:rPr>
          <w:rFonts w:ascii="Arial" w:hAnsi="Arial" w:cs="Arial"/>
          <w:b/>
          <w:color w:val="000000" w:themeColor="text1"/>
          <w:sz w:val="20"/>
          <w:szCs w:val="20"/>
          <w:u w:val="single"/>
          <w:lang w:val="de-DE"/>
        </w:rPr>
        <w:t xml:space="preserve"> </w:t>
      </w:r>
      <w:proofErr w:type="spellStart"/>
      <w:r w:rsidR="00E47DF1" w:rsidRPr="00AB539A">
        <w:rPr>
          <w:rFonts w:ascii="Arial" w:hAnsi="Arial" w:cs="Arial"/>
          <w:b/>
          <w:sz w:val="20"/>
          <w:szCs w:val="20"/>
          <w:u w:val="single"/>
          <w:lang w:val="de-DE"/>
        </w:rPr>
        <w:t>pred</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dnevom</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objave</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tega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javnega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naročila</w:t>
      </w:r>
      <w:proofErr w:type="spellEnd"/>
      <w:r w:rsidR="00BF497C">
        <w:rPr>
          <w:rFonts w:ascii="Arial" w:hAnsi="Arial" w:cs="Arial"/>
          <w:b/>
          <w:sz w:val="20"/>
          <w:szCs w:val="20"/>
          <w:u w:val="single"/>
          <w:lang w:val="de-DE"/>
        </w:rPr>
        <w:t xml:space="preserve"> </w:t>
      </w:r>
      <w:proofErr w:type="spellStart"/>
      <w:r w:rsidR="00E47DF1" w:rsidRPr="00AB539A">
        <w:rPr>
          <w:rFonts w:ascii="Arial" w:hAnsi="Arial" w:cs="Arial"/>
          <w:b/>
          <w:sz w:val="20"/>
          <w:szCs w:val="20"/>
          <w:u w:val="single"/>
          <w:lang w:val="de-DE"/>
        </w:rPr>
        <w:t>izvedel</w:t>
      </w:r>
      <w:proofErr w:type="spellEnd"/>
      <w:r w:rsidR="00FB4ABF">
        <w:rPr>
          <w:rFonts w:ascii="Arial" w:hAnsi="Arial" w:cs="Arial"/>
          <w:b/>
          <w:sz w:val="20"/>
          <w:szCs w:val="20"/>
          <w:u w:val="single"/>
          <w:lang w:val="de-DE"/>
        </w:rPr>
        <w:t xml:space="preserve"> in </w:t>
      </w:r>
      <w:proofErr w:type="spellStart"/>
      <w:r w:rsidR="00FB4ABF">
        <w:rPr>
          <w:rFonts w:ascii="Arial" w:hAnsi="Arial" w:cs="Arial"/>
          <w:b/>
          <w:sz w:val="20"/>
          <w:szCs w:val="20"/>
          <w:u w:val="single"/>
          <w:lang w:val="de-DE"/>
        </w:rPr>
        <w:t>uspešno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ter</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kvalitetno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dokončaj</w:t>
      </w:r>
      <w:proofErr w:type="spellEnd"/>
      <w:r w:rsidR="00E47DF1" w:rsidRPr="00AB539A">
        <w:rPr>
          <w:rFonts w:ascii="Arial" w:hAnsi="Arial" w:cs="Arial"/>
          <w:b/>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vsaj</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dve</w:t>
      </w:r>
      <w:proofErr w:type="spellEnd"/>
      <w:r w:rsidR="00190867" w:rsidRPr="00190867">
        <w:rPr>
          <w:rFonts w:ascii="Arial" w:hAnsi="Arial" w:cs="Arial"/>
          <w:b/>
          <w:color w:val="000000" w:themeColor="text1"/>
          <w:sz w:val="20"/>
          <w:szCs w:val="20"/>
          <w:u w:val="single"/>
          <w:lang w:val="de-DE"/>
        </w:rPr>
        <w:t xml:space="preserve"> </w:t>
      </w:r>
      <w:r w:rsidR="00B35004">
        <w:rPr>
          <w:rFonts w:ascii="Arial" w:hAnsi="Arial" w:cs="Arial"/>
          <w:b/>
          <w:color w:val="000000" w:themeColor="text1"/>
          <w:sz w:val="20"/>
          <w:szCs w:val="20"/>
          <w:u w:val="single"/>
          <w:lang w:val="de-DE"/>
        </w:rPr>
        <w:t xml:space="preserve">(2) </w:t>
      </w:r>
      <w:proofErr w:type="spellStart"/>
      <w:r w:rsidR="00190867" w:rsidRPr="00190867">
        <w:rPr>
          <w:rFonts w:ascii="Arial" w:hAnsi="Arial" w:cs="Arial"/>
          <w:b/>
          <w:color w:val="000000" w:themeColor="text1"/>
          <w:sz w:val="20"/>
          <w:szCs w:val="20"/>
          <w:u w:val="single"/>
          <w:lang w:val="de-DE"/>
        </w:rPr>
        <w:t>sanaciji</w:t>
      </w:r>
      <w:proofErr w:type="spellEnd"/>
      <w:r w:rsidR="001A3E67">
        <w:rPr>
          <w:rFonts w:ascii="Arial" w:hAnsi="Arial" w:cs="Arial"/>
          <w:b/>
          <w:color w:val="000000" w:themeColor="text1"/>
          <w:sz w:val="20"/>
          <w:szCs w:val="20"/>
          <w:u w:val="single"/>
          <w:lang w:val="de-DE"/>
        </w:rPr>
        <w:t xml:space="preserve"> </w:t>
      </w:r>
      <w:r w:rsidR="008C7633" w:rsidRPr="00247040">
        <w:rPr>
          <w:rFonts w:ascii="Arial" w:hAnsi="Arial" w:cs="Arial"/>
          <w:b/>
          <w:sz w:val="20"/>
          <w:szCs w:val="20"/>
          <w:u w:val="single"/>
        </w:rPr>
        <w:t>nestabilnega nasipa ali gradnji nasipa na cestni ali železniški infrastrukturi oziroma vodotoku.</w:t>
      </w:r>
    </w:p>
    <w:p w14:paraId="52C6A857" w14:textId="77777777" w:rsidR="003657F6" w:rsidRPr="009E0549" w:rsidRDefault="003657F6" w:rsidP="00F40E80">
      <w:pPr>
        <w:spacing w:line="240" w:lineRule="auto"/>
        <w:jc w:val="both"/>
        <w:rPr>
          <w:rFonts w:ascii="Arial" w:hAnsi="Arial" w:cs="Arial"/>
          <w:color w:val="000000" w:themeColor="text1"/>
          <w:sz w:val="20"/>
          <w:szCs w:val="20"/>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lastRenderedPageBreak/>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2EC69E7F" w14:textId="77777777" w:rsidR="00827CB2" w:rsidRPr="009E0549" w:rsidRDefault="001709A6" w:rsidP="00827CB2">
      <w:pPr>
        <w:autoSpaceDE w:val="0"/>
        <w:autoSpaceDN w:val="0"/>
        <w:adjustRightInd w:val="0"/>
        <w:spacing w:after="0" w:line="240" w:lineRule="auto"/>
        <w:jc w:val="both"/>
        <w:rPr>
          <w:rFonts w:ascii="Arial" w:hAnsi="Arial" w:cs="Arial"/>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827CB2" w:rsidRPr="009E0549">
        <w:rPr>
          <w:rFonts w:ascii="Arial" w:hAnsi="Arial" w:cs="Arial"/>
          <w:b/>
          <w:bCs/>
          <w:sz w:val="20"/>
          <w:szCs w:val="20"/>
        </w:rPr>
        <w:t>»</w:t>
      </w:r>
      <w:r w:rsidR="00827CB2" w:rsidRPr="002B43D6">
        <w:rPr>
          <w:rFonts w:ascii="Arial" w:hAnsi="Arial" w:cs="Arial"/>
          <w:b/>
          <w:sz w:val="20"/>
          <w:szCs w:val="20"/>
        </w:rPr>
        <w:t>Sanacija nestabilnega železniškega nasipa od km 44+600 do km 44+800 proge Jesenice – Sežana«</w:t>
      </w:r>
    </w:p>
    <w:p w14:paraId="6EF27D46" w14:textId="6FA07649" w:rsidR="001709A6" w:rsidRPr="001709A6" w:rsidRDefault="001709A6" w:rsidP="001709A6">
      <w:pPr>
        <w:keepLines/>
        <w:spacing w:before="240" w:after="0" w:line="280" w:lineRule="exact"/>
        <w:jc w:val="both"/>
        <w:rPr>
          <w:rFonts w:ascii="Arial" w:hAnsi="Arial" w:cs="Arial"/>
          <w:b/>
          <w:iCs/>
          <w:color w:val="000000"/>
          <w:sz w:val="20"/>
          <w:szCs w:val="20"/>
        </w:rPr>
      </w:pPr>
    </w:p>
    <w:p w14:paraId="45D4071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PODATKI O KADRU</w:t>
      </w:r>
    </w:p>
    <w:p w14:paraId="72208E10"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65F6E90E" w14:textId="1674F1B9" w:rsidR="001709A6" w:rsidRPr="001709A6" w:rsidRDefault="001709A6" w:rsidP="001709A6">
      <w:pPr>
        <w:spacing w:after="0" w:line="240" w:lineRule="auto"/>
        <w:jc w:val="both"/>
        <w:rPr>
          <w:rFonts w:ascii="Arial" w:hAnsi="Arial" w:cs="Arial"/>
          <w:color w:val="FF0000"/>
          <w:sz w:val="20"/>
          <w:szCs w:val="20"/>
        </w:rPr>
      </w:pPr>
      <w:r w:rsidRPr="001709A6">
        <w:rPr>
          <w:rFonts w:ascii="Arial" w:hAnsi="Arial" w:cs="Arial"/>
          <w:color w:val="000000"/>
          <w:sz w:val="20"/>
          <w:szCs w:val="20"/>
        </w:rPr>
        <w:t xml:space="preserve">Ponudnik je dolžan navesti ime in </w:t>
      </w:r>
      <w:r w:rsidRPr="00247040">
        <w:rPr>
          <w:rFonts w:ascii="Arial" w:hAnsi="Arial" w:cs="Arial"/>
          <w:sz w:val="20"/>
          <w:szCs w:val="20"/>
        </w:rPr>
        <w:t xml:space="preserve">priimek </w:t>
      </w:r>
      <w:r w:rsidR="00432503" w:rsidRPr="00247040">
        <w:rPr>
          <w:rFonts w:ascii="Arial" w:hAnsi="Arial" w:cs="Arial"/>
          <w:sz w:val="20"/>
          <w:szCs w:val="20"/>
        </w:rPr>
        <w:t>ter ostale zahtevane podatke kadra</w:t>
      </w:r>
      <w:r w:rsidRPr="00247040">
        <w:rPr>
          <w:rFonts w:ascii="Arial" w:hAnsi="Arial" w:cs="Arial"/>
          <w:sz w:val="20"/>
          <w:szCs w:val="20"/>
        </w:rPr>
        <w:t>, ki bo</w:t>
      </w:r>
      <w:r w:rsidR="00604DF5" w:rsidRPr="00247040">
        <w:rPr>
          <w:rFonts w:ascii="Arial" w:hAnsi="Arial" w:cs="Arial"/>
          <w:sz w:val="20"/>
          <w:szCs w:val="20"/>
        </w:rPr>
        <w:t>do</w:t>
      </w:r>
      <w:r w:rsidRPr="00247040">
        <w:rPr>
          <w:rFonts w:ascii="Arial" w:hAnsi="Arial" w:cs="Arial"/>
          <w:sz w:val="20"/>
          <w:szCs w:val="20"/>
        </w:rPr>
        <w:t xml:space="preserve"> sodeloval</w:t>
      </w:r>
      <w:r w:rsidR="00604DF5" w:rsidRPr="00247040">
        <w:rPr>
          <w:rFonts w:ascii="Arial" w:hAnsi="Arial" w:cs="Arial"/>
          <w:sz w:val="20"/>
          <w:szCs w:val="20"/>
        </w:rPr>
        <w:t>i</w:t>
      </w:r>
      <w:r w:rsidRPr="00247040">
        <w:rPr>
          <w:rFonts w:ascii="Arial" w:hAnsi="Arial" w:cs="Arial"/>
          <w:sz w:val="20"/>
          <w:szCs w:val="20"/>
        </w:rPr>
        <w:t xml:space="preserve"> pri izvajanju pogodbe in ki izpolnjuje</w:t>
      </w:r>
      <w:r w:rsidR="00DD2EFC" w:rsidRPr="00247040">
        <w:rPr>
          <w:rFonts w:ascii="Arial" w:hAnsi="Arial" w:cs="Arial"/>
          <w:sz w:val="20"/>
          <w:szCs w:val="20"/>
        </w:rPr>
        <w:t>jo</w:t>
      </w:r>
      <w:r w:rsidRPr="00247040">
        <w:rPr>
          <w:rFonts w:ascii="Arial" w:hAnsi="Arial" w:cs="Arial"/>
          <w:sz w:val="20"/>
          <w:szCs w:val="20"/>
        </w:rPr>
        <w:t xml:space="preserve"> kadrovske pogoje, določene v »Pogoji za sodelovanje« točka </w:t>
      </w:r>
      <w:r w:rsidR="006E0A4C" w:rsidRPr="006E0A4C">
        <w:rPr>
          <w:rFonts w:ascii="Arial" w:hAnsi="Arial" w:cs="Arial"/>
          <w:sz w:val="20"/>
          <w:szCs w:val="20"/>
        </w:rPr>
        <w:t xml:space="preserve">10.1.4 </w:t>
      </w:r>
      <w:r w:rsidRPr="006E0A4C">
        <w:rPr>
          <w:rFonts w:ascii="Arial" w:hAnsi="Arial" w:cs="Arial"/>
          <w:sz w:val="20"/>
          <w:szCs w:val="20"/>
        </w:rPr>
        <w:t>iz te razpisne dokumentacije.</w:t>
      </w:r>
    </w:p>
    <w:p w14:paraId="4C57B7FE" w14:textId="77777777" w:rsidR="001709A6" w:rsidRPr="001709A6" w:rsidRDefault="001709A6" w:rsidP="001709A6">
      <w:pPr>
        <w:spacing w:after="0" w:line="240" w:lineRule="auto"/>
        <w:ind w:left="360"/>
        <w:jc w:val="both"/>
        <w:rPr>
          <w:rFonts w:ascii="Arial" w:hAnsi="Arial" w:cs="Arial"/>
          <w:color w:val="000000"/>
          <w:sz w:val="20"/>
          <w:szCs w:val="20"/>
          <w:highlight w:val="yellow"/>
        </w:rPr>
      </w:pPr>
    </w:p>
    <w:p w14:paraId="5C3A796B" w14:textId="3D1CEDED" w:rsid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VODJA DEL:</w:t>
      </w:r>
    </w:p>
    <w:p w14:paraId="19E07418" w14:textId="77777777" w:rsidR="001404B1" w:rsidRPr="001709A6" w:rsidRDefault="001404B1" w:rsidP="001709A6">
      <w:pPr>
        <w:tabs>
          <w:tab w:val="center" w:pos="4536"/>
          <w:tab w:val="right" w:pos="9072"/>
        </w:tabs>
        <w:spacing w:after="0" w:line="240" w:lineRule="auto"/>
        <w:rPr>
          <w:rFonts w:ascii="Arial" w:hAnsi="Arial" w:cs="Arial"/>
          <w:b/>
          <w:color w:val="000000"/>
          <w:sz w:val="20"/>
          <w:szCs w:val="20"/>
        </w:rPr>
      </w:pPr>
    </w:p>
    <w:tbl>
      <w:tblPr>
        <w:tblStyle w:val="Tabelamrea2"/>
        <w:tblW w:w="9493" w:type="dxa"/>
        <w:tblLook w:val="04A0" w:firstRow="1" w:lastRow="0" w:firstColumn="1" w:lastColumn="0" w:noHBand="0" w:noVBand="1"/>
      </w:tblPr>
      <w:tblGrid>
        <w:gridCol w:w="2428"/>
        <w:gridCol w:w="7065"/>
      </w:tblGrid>
      <w:tr w:rsidR="001709A6" w:rsidRPr="001709A6" w14:paraId="72FFC41D" w14:textId="77777777" w:rsidTr="00E3106C">
        <w:trPr>
          <w:trHeight w:val="424"/>
        </w:trPr>
        <w:tc>
          <w:tcPr>
            <w:tcW w:w="2428" w:type="dxa"/>
            <w:shd w:val="clear" w:color="auto" w:fill="auto"/>
            <w:vAlign w:val="center"/>
          </w:tcPr>
          <w:p w14:paraId="4A50D82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bookmarkStart w:id="18" w:name="_Hlk110842603"/>
            <w:r w:rsidRPr="001709A6">
              <w:rPr>
                <w:rFonts w:ascii="Arial" w:hAnsi="Arial" w:cs="Arial"/>
                <w:color w:val="000000"/>
                <w:sz w:val="20"/>
                <w:szCs w:val="20"/>
              </w:rPr>
              <w:t>Ime in priimek</w:t>
            </w:r>
          </w:p>
        </w:tc>
        <w:tc>
          <w:tcPr>
            <w:tcW w:w="7065" w:type="dxa"/>
            <w:shd w:val="clear" w:color="auto" w:fill="auto"/>
            <w:vAlign w:val="center"/>
          </w:tcPr>
          <w:p w14:paraId="1A817204"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EBCA1AE" w14:textId="77777777" w:rsidTr="00E3106C">
        <w:trPr>
          <w:trHeight w:val="399"/>
        </w:trPr>
        <w:tc>
          <w:tcPr>
            <w:tcW w:w="2428" w:type="dxa"/>
            <w:shd w:val="clear" w:color="auto" w:fill="auto"/>
            <w:vAlign w:val="center"/>
          </w:tcPr>
          <w:p w14:paraId="5913835F"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Strokovna izobrazba (stopnja in smer) in številka vpisa v imenik pri IZS</w:t>
            </w:r>
          </w:p>
        </w:tc>
        <w:tc>
          <w:tcPr>
            <w:tcW w:w="7065" w:type="dxa"/>
            <w:shd w:val="clear" w:color="auto" w:fill="auto"/>
            <w:vAlign w:val="center"/>
          </w:tcPr>
          <w:p w14:paraId="5CA3B0A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8990F6A" w14:textId="77777777" w:rsidTr="00E3106C">
        <w:trPr>
          <w:trHeight w:val="424"/>
        </w:trPr>
        <w:tc>
          <w:tcPr>
            <w:tcW w:w="2428" w:type="dxa"/>
            <w:shd w:val="clear" w:color="auto" w:fill="auto"/>
            <w:vAlign w:val="center"/>
          </w:tcPr>
          <w:p w14:paraId="75934DB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Naziv in naslov delodajalca</w:t>
            </w:r>
          </w:p>
        </w:tc>
        <w:tc>
          <w:tcPr>
            <w:tcW w:w="7065" w:type="dxa"/>
            <w:shd w:val="clear" w:color="auto" w:fill="auto"/>
            <w:vAlign w:val="center"/>
          </w:tcPr>
          <w:p w14:paraId="2F19B748"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738DE47A" w14:textId="77777777" w:rsidTr="00E3106C">
        <w:trPr>
          <w:trHeight w:val="399"/>
        </w:trPr>
        <w:tc>
          <w:tcPr>
            <w:tcW w:w="2428" w:type="dxa"/>
            <w:shd w:val="clear" w:color="auto" w:fill="auto"/>
            <w:vAlign w:val="center"/>
          </w:tcPr>
          <w:p w14:paraId="72F10935"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Kontaktna oseba delodajalca in kontaktna številka</w:t>
            </w:r>
          </w:p>
        </w:tc>
        <w:tc>
          <w:tcPr>
            <w:tcW w:w="7065" w:type="dxa"/>
            <w:shd w:val="clear" w:color="auto" w:fill="auto"/>
            <w:vAlign w:val="center"/>
          </w:tcPr>
          <w:p w14:paraId="23FB1CD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2D10F7C1" w14:textId="77777777" w:rsidTr="00E3106C">
        <w:trPr>
          <w:trHeight w:val="424"/>
        </w:trPr>
        <w:tc>
          <w:tcPr>
            <w:tcW w:w="2428" w:type="dxa"/>
            <w:shd w:val="clear" w:color="auto" w:fill="auto"/>
            <w:vAlign w:val="center"/>
          </w:tcPr>
          <w:p w14:paraId="25831901" w14:textId="58907362" w:rsidR="001709A6" w:rsidRPr="005118C4" w:rsidRDefault="001709A6" w:rsidP="001709A6">
            <w:pPr>
              <w:tabs>
                <w:tab w:val="center" w:pos="4536"/>
                <w:tab w:val="right" w:pos="9072"/>
              </w:tabs>
              <w:spacing w:before="120" w:after="120" w:line="240" w:lineRule="auto"/>
              <w:rPr>
                <w:rFonts w:ascii="Arial" w:hAnsi="Arial" w:cs="Arial"/>
                <w:color w:val="000000"/>
                <w:sz w:val="20"/>
                <w:szCs w:val="20"/>
              </w:rPr>
            </w:pPr>
            <w:r w:rsidRPr="00247040">
              <w:rPr>
                <w:rFonts w:ascii="Arial" w:hAnsi="Arial" w:cs="Arial"/>
                <w:sz w:val="20"/>
                <w:szCs w:val="20"/>
              </w:rPr>
              <w:t>Referenci s področja</w:t>
            </w:r>
            <w:r w:rsidR="00C37D43" w:rsidRPr="00247040">
              <w:rPr>
                <w:rFonts w:ascii="Arial" w:hAnsi="Arial" w:cs="Arial"/>
                <w:sz w:val="20"/>
                <w:szCs w:val="20"/>
              </w:rPr>
              <w:t xml:space="preserve"> vodenja sanacije nestabilnega nasipa ali gradnji nasipa na cestni ali železniški infrastrukturi</w:t>
            </w:r>
          </w:p>
        </w:tc>
        <w:tc>
          <w:tcPr>
            <w:tcW w:w="7065" w:type="dxa"/>
            <w:shd w:val="clear" w:color="auto" w:fill="auto"/>
            <w:vAlign w:val="center"/>
          </w:tcPr>
          <w:p w14:paraId="3162F86E"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1:</w:t>
            </w:r>
          </w:p>
          <w:p w14:paraId="3CE16F3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p>
          <w:p w14:paraId="2F74C0B0"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2:</w:t>
            </w:r>
          </w:p>
        </w:tc>
      </w:tr>
      <w:tr w:rsidR="001709A6" w:rsidRPr="001709A6" w14:paraId="13871B8C" w14:textId="77777777" w:rsidTr="00E3106C">
        <w:trPr>
          <w:trHeight w:val="424"/>
        </w:trPr>
        <w:tc>
          <w:tcPr>
            <w:tcW w:w="2428" w:type="dxa"/>
            <w:shd w:val="clear" w:color="auto" w:fill="auto"/>
            <w:vAlign w:val="center"/>
          </w:tcPr>
          <w:p w14:paraId="7EFD7C74"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Vrednost reference v EUR brez DDV in obdobje izvedbe (mesec in leto)</w:t>
            </w:r>
          </w:p>
        </w:tc>
        <w:tc>
          <w:tcPr>
            <w:tcW w:w="7065" w:type="dxa"/>
            <w:shd w:val="clear" w:color="auto" w:fill="auto"/>
            <w:vAlign w:val="center"/>
          </w:tcPr>
          <w:p w14:paraId="5D9C6A12"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1:</w:t>
            </w:r>
          </w:p>
          <w:p w14:paraId="549E1F2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p w14:paraId="511E53F1"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2:</w:t>
            </w:r>
          </w:p>
        </w:tc>
      </w:tr>
      <w:bookmarkEnd w:id="18"/>
    </w:tbl>
    <w:p w14:paraId="517E6251" w14:textId="77777777" w:rsidR="001709A6" w:rsidRPr="00247040" w:rsidRDefault="001709A6" w:rsidP="001709A6">
      <w:pPr>
        <w:spacing w:after="0" w:line="240" w:lineRule="auto"/>
        <w:jc w:val="both"/>
        <w:rPr>
          <w:rFonts w:ascii="Arial" w:hAnsi="Arial" w:cs="Arial"/>
          <w:sz w:val="20"/>
          <w:szCs w:val="20"/>
        </w:rPr>
      </w:pPr>
    </w:p>
    <w:p w14:paraId="57A4E03A" w14:textId="2EAFFF25" w:rsidR="009F0E7C" w:rsidRPr="00247040" w:rsidRDefault="00B077A1" w:rsidP="001709A6">
      <w:pPr>
        <w:spacing w:after="0" w:line="240" w:lineRule="auto"/>
        <w:jc w:val="both"/>
        <w:rPr>
          <w:rFonts w:ascii="Arial" w:hAnsi="Arial" w:cs="Arial"/>
          <w:sz w:val="20"/>
          <w:szCs w:val="20"/>
        </w:rPr>
      </w:pPr>
      <w:r w:rsidRPr="00247040">
        <w:rPr>
          <w:rFonts w:ascii="Arial" w:hAnsi="Arial" w:cs="Arial"/>
          <w:sz w:val="20"/>
          <w:szCs w:val="20"/>
        </w:rPr>
        <w:t>Vodja del mora imeti vsaj dve (2) osebni referenci s področja vodenja sanacije nestabilnega nasipa ali gradnji nasipa na cestni ali železniški infrastrukturi, v zadnjih petih (5) letih pred dnevom objave tega javnega naročila, v skupni vrednosti najmanj 3</w:t>
      </w:r>
      <w:r w:rsidR="006E2AAE" w:rsidRPr="00247040">
        <w:rPr>
          <w:rFonts w:ascii="Arial" w:hAnsi="Arial" w:cs="Arial"/>
          <w:sz w:val="20"/>
          <w:szCs w:val="20"/>
        </w:rPr>
        <w:t>5</w:t>
      </w:r>
      <w:r w:rsidRPr="00247040">
        <w:rPr>
          <w:rFonts w:ascii="Arial" w:hAnsi="Arial" w:cs="Arial"/>
          <w:sz w:val="20"/>
          <w:szCs w:val="20"/>
        </w:rPr>
        <w:t>0.000,00 EUR brez DDV ali več, ki morata biti potrjeni s strani naročnika referenčnega posla.</w:t>
      </w:r>
    </w:p>
    <w:p w14:paraId="6B3AED88" w14:textId="77777777" w:rsidR="009F0E7C" w:rsidRDefault="009F0E7C" w:rsidP="001709A6">
      <w:pPr>
        <w:spacing w:after="0" w:line="240" w:lineRule="auto"/>
        <w:jc w:val="both"/>
        <w:rPr>
          <w:rFonts w:ascii="Arial" w:hAnsi="Arial" w:cs="Arial"/>
          <w:color w:val="000000"/>
          <w:sz w:val="20"/>
          <w:szCs w:val="20"/>
        </w:rPr>
      </w:pPr>
    </w:p>
    <w:p w14:paraId="4EB759CA" w14:textId="6E316B13" w:rsidR="009F0E7C" w:rsidRDefault="0093443E" w:rsidP="001709A6">
      <w:pPr>
        <w:spacing w:after="0" w:line="240" w:lineRule="auto"/>
        <w:jc w:val="both"/>
        <w:rPr>
          <w:rFonts w:ascii="Arial" w:hAnsi="Arial" w:cs="Arial"/>
          <w:color w:val="000000"/>
          <w:sz w:val="20"/>
          <w:szCs w:val="20"/>
        </w:rPr>
      </w:pPr>
      <w:r w:rsidRPr="0093443E">
        <w:rPr>
          <w:rFonts w:ascii="Arial" w:hAnsi="Arial" w:cs="Arial"/>
          <w:color w:val="000000"/>
          <w:sz w:val="20"/>
          <w:szCs w:val="20"/>
        </w:rPr>
        <w:t>* Ponudnik k temu obrazcu predloži razpisni obrazec</w:t>
      </w:r>
      <w:r w:rsidR="0085783A">
        <w:rPr>
          <w:rFonts w:ascii="Arial" w:hAnsi="Arial" w:cs="Arial"/>
          <w:color w:val="000000"/>
          <w:sz w:val="20"/>
          <w:szCs w:val="20"/>
        </w:rPr>
        <w:t xml:space="preserve">, ki je priloga obrazca </w:t>
      </w:r>
      <w:r w:rsidRPr="0093443E">
        <w:rPr>
          <w:rFonts w:ascii="Arial" w:hAnsi="Arial" w:cs="Arial"/>
          <w:color w:val="000000"/>
          <w:sz w:val="20"/>
          <w:szCs w:val="20"/>
        </w:rPr>
        <w:t>12– potrdilo reference kadra</w:t>
      </w:r>
      <w:r w:rsidR="00CD172E">
        <w:rPr>
          <w:rFonts w:ascii="Arial" w:hAnsi="Arial" w:cs="Arial"/>
          <w:color w:val="000000"/>
          <w:sz w:val="20"/>
          <w:szCs w:val="20"/>
        </w:rPr>
        <w:t xml:space="preserve"> (</w:t>
      </w:r>
      <w:r w:rsidR="00CD172E" w:rsidRPr="00CD172E">
        <w:rPr>
          <w:rFonts w:ascii="Arial" w:hAnsi="Arial" w:cs="Arial"/>
          <w:color w:val="000000"/>
          <w:sz w:val="20"/>
          <w:szCs w:val="20"/>
        </w:rPr>
        <w:t>Priloga 12a k obrazcu 12</w:t>
      </w:r>
      <w:r w:rsidR="00CD172E">
        <w:rPr>
          <w:rFonts w:ascii="Arial" w:hAnsi="Arial" w:cs="Arial"/>
          <w:color w:val="000000"/>
          <w:sz w:val="20"/>
          <w:szCs w:val="20"/>
        </w:rPr>
        <w:t>)</w:t>
      </w:r>
      <w:r w:rsidRPr="0093443E">
        <w:rPr>
          <w:rFonts w:ascii="Arial" w:hAnsi="Arial" w:cs="Arial"/>
          <w:color w:val="000000"/>
          <w:sz w:val="20"/>
          <w:szCs w:val="20"/>
        </w:rPr>
        <w:t>.</w:t>
      </w:r>
    </w:p>
    <w:p w14:paraId="2C9CC2ED" w14:textId="14EEB912" w:rsidR="00FB7776" w:rsidRDefault="00FB7776" w:rsidP="001709A6">
      <w:pPr>
        <w:spacing w:after="0" w:line="240" w:lineRule="auto"/>
        <w:jc w:val="both"/>
        <w:rPr>
          <w:rFonts w:ascii="Arial" w:hAnsi="Arial" w:cs="Arial"/>
          <w:color w:val="000000"/>
          <w:sz w:val="20"/>
          <w:szCs w:val="20"/>
        </w:rPr>
      </w:pPr>
    </w:p>
    <w:p w14:paraId="253E9925" w14:textId="77777777" w:rsidR="00FB7776" w:rsidRDefault="00FB7776" w:rsidP="001709A6">
      <w:pPr>
        <w:spacing w:after="0" w:line="240" w:lineRule="auto"/>
        <w:jc w:val="both"/>
        <w:rPr>
          <w:rFonts w:ascii="Arial" w:hAnsi="Arial" w:cs="Arial"/>
          <w:color w:val="000000"/>
          <w:sz w:val="20"/>
          <w:szCs w:val="20"/>
        </w:rPr>
      </w:pPr>
    </w:p>
    <w:p w14:paraId="11E2C9EE" w14:textId="77777777" w:rsidR="009E0CAB" w:rsidRDefault="009E0CAB" w:rsidP="001709A6">
      <w:pPr>
        <w:spacing w:after="0" w:line="240" w:lineRule="auto"/>
        <w:jc w:val="both"/>
        <w:rPr>
          <w:rFonts w:ascii="Arial" w:hAnsi="Arial" w:cs="Arial"/>
          <w:color w:val="000000"/>
          <w:sz w:val="20"/>
          <w:szCs w:val="20"/>
        </w:rPr>
      </w:pPr>
    </w:p>
    <w:tbl>
      <w:tblPr>
        <w:tblStyle w:val="Tabelamrea"/>
        <w:tblW w:w="9209" w:type="dxa"/>
        <w:tblLook w:val="04A0" w:firstRow="1" w:lastRow="0" w:firstColumn="1" w:lastColumn="0" w:noHBand="0" w:noVBand="1"/>
      </w:tblPr>
      <w:tblGrid>
        <w:gridCol w:w="2133"/>
        <w:gridCol w:w="883"/>
        <w:gridCol w:w="6193"/>
      </w:tblGrid>
      <w:tr w:rsidR="009E0CAB" w:rsidRPr="0054648A" w14:paraId="09061849" w14:textId="77777777" w:rsidTr="00751D98">
        <w:tc>
          <w:tcPr>
            <w:tcW w:w="2133" w:type="dxa"/>
            <w:shd w:val="clear" w:color="auto" w:fill="C6D9F1" w:themeFill="text2" w:themeFillTint="33"/>
            <w:vAlign w:val="center"/>
          </w:tcPr>
          <w:p w14:paraId="01351B7C"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lastRenderedPageBreak/>
              <w:t>Navedba zahtevanega kadra</w:t>
            </w:r>
          </w:p>
        </w:tc>
        <w:tc>
          <w:tcPr>
            <w:tcW w:w="883" w:type="dxa"/>
            <w:shd w:val="clear" w:color="auto" w:fill="C6D9F1" w:themeFill="text2" w:themeFillTint="33"/>
            <w:vAlign w:val="center"/>
          </w:tcPr>
          <w:p w14:paraId="6D6C1A5E" w14:textId="77777777" w:rsidR="009E0CAB" w:rsidRPr="000417FE" w:rsidRDefault="009E0CAB" w:rsidP="00751D98">
            <w:pPr>
              <w:jc w:val="center"/>
              <w:rPr>
                <w:rFonts w:ascii="Arial" w:hAnsi="Arial" w:cs="Arial"/>
                <w:b/>
                <w:bCs/>
                <w:iCs/>
                <w:color w:val="000000" w:themeColor="text1"/>
                <w:sz w:val="20"/>
                <w:szCs w:val="22"/>
              </w:rPr>
            </w:pPr>
          </w:p>
          <w:p w14:paraId="673C7C70"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Število</w:t>
            </w:r>
          </w:p>
        </w:tc>
        <w:tc>
          <w:tcPr>
            <w:tcW w:w="6193" w:type="dxa"/>
            <w:shd w:val="clear" w:color="auto" w:fill="C6D9F1" w:themeFill="text2" w:themeFillTint="33"/>
            <w:vAlign w:val="center"/>
          </w:tcPr>
          <w:p w14:paraId="162AF502" w14:textId="32E957AC" w:rsidR="009E0CAB" w:rsidRPr="009E0CAB" w:rsidRDefault="009E0CAB" w:rsidP="009E0CAB">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 xml:space="preserve">Ime in </w:t>
            </w:r>
            <w:r>
              <w:rPr>
                <w:rFonts w:ascii="Arial" w:hAnsi="Arial" w:cs="Arial"/>
                <w:b/>
                <w:bCs/>
                <w:iCs/>
                <w:color w:val="000000" w:themeColor="text1"/>
                <w:sz w:val="20"/>
                <w:szCs w:val="22"/>
              </w:rPr>
              <w:t xml:space="preserve">priimek, </w:t>
            </w:r>
            <w:r w:rsidRPr="000417FE">
              <w:rPr>
                <w:rFonts w:ascii="Arial" w:hAnsi="Arial" w:cs="Arial"/>
                <w:b/>
                <w:bCs/>
                <w:iCs/>
                <w:color w:val="000000" w:themeColor="text1"/>
                <w:sz w:val="20"/>
                <w:szCs w:val="22"/>
              </w:rPr>
              <w:t>sedanja zaposlitev</w:t>
            </w:r>
            <w:r w:rsidR="000617D9">
              <w:rPr>
                <w:rFonts w:ascii="Arial" w:hAnsi="Arial" w:cs="Arial"/>
                <w:b/>
                <w:bCs/>
                <w:iCs/>
                <w:color w:val="000000" w:themeColor="text1"/>
                <w:sz w:val="20"/>
                <w:szCs w:val="22"/>
              </w:rPr>
              <w:t xml:space="preserve">, </w:t>
            </w:r>
            <w:r w:rsidR="000617D9" w:rsidRPr="00247040">
              <w:rPr>
                <w:rFonts w:ascii="Arial" w:hAnsi="Arial" w:cs="Arial"/>
                <w:b/>
                <w:bCs/>
                <w:iCs/>
                <w:sz w:val="20"/>
                <w:szCs w:val="22"/>
              </w:rPr>
              <w:t>funkcija</w:t>
            </w:r>
            <w:r w:rsidR="0094110C" w:rsidRPr="00247040">
              <w:rPr>
                <w:rFonts w:ascii="Arial" w:hAnsi="Arial" w:cs="Arial"/>
                <w:b/>
                <w:bCs/>
                <w:iCs/>
                <w:sz w:val="20"/>
                <w:szCs w:val="22"/>
              </w:rPr>
              <w:t xml:space="preserve"> </w:t>
            </w:r>
            <w:r w:rsidR="000617D9" w:rsidRPr="00247040">
              <w:rPr>
                <w:rFonts w:ascii="Arial" w:hAnsi="Arial" w:cs="Arial"/>
                <w:b/>
                <w:bCs/>
                <w:iCs/>
                <w:sz w:val="20"/>
                <w:szCs w:val="22"/>
              </w:rPr>
              <w:t xml:space="preserve">pri izvedbi </w:t>
            </w:r>
            <w:r w:rsidR="00957A49" w:rsidRPr="00247040">
              <w:rPr>
                <w:rFonts w:ascii="Arial" w:hAnsi="Arial" w:cs="Arial"/>
                <w:b/>
                <w:bCs/>
                <w:iCs/>
                <w:sz w:val="20"/>
                <w:szCs w:val="22"/>
              </w:rPr>
              <w:t xml:space="preserve">tega </w:t>
            </w:r>
            <w:r w:rsidR="000617D9" w:rsidRPr="00247040">
              <w:rPr>
                <w:rFonts w:ascii="Arial" w:hAnsi="Arial" w:cs="Arial"/>
                <w:b/>
                <w:bCs/>
                <w:iCs/>
                <w:sz w:val="20"/>
                <w:szCs w:val="22"/>
              </w:rPr>
              <w:t>JN</w:t>
            </w:r>
          </w:p>
        </w:tc>
      </w:tr>
      <w:tr w:rsidR="009E0CAB" w:rsidRPr="0054648A" w14:paraId="135E95E7" w14:textId="77777777" w:rsidTr="00751D98">
        <w:trPr>
          <w:trHeight w:val="685"/>
        </w:trPr>
        <w:tc>
          <w:tcPr>
            <w:tcW w:w="2133" w:type="dxa"/>
            <w:shd w:val="clear" w:color="auto" w:fill="C6D9F1" w:themeFill="text2" w:themeFillTint="33"/>
            <w:vAlign w:val="center"/>
          </w:tcPr>
          <w:p w14:paraId="49DE51BB" w14:textId="3AA8D7C0" w:rsidR="009E0CAB" w:rsidRPr="000417FE" w:rsidRDefault="00AA0310" w:rsidP="00751D98">
            <w:pPr>
              <w:jc w:val="center"/>
              <w:rPr>
                <w:rFonts w:ascii="Arial" w:hAnsi="Arial" w:cs="Arial"/>
                <w:color w:val="000000" w:themeColor="text1"/>
                <w:sz w:val="20"/>
                <w:szCs w:val="22"/>
              </w:rPr>
            </w:pPr>
            <w:r>
              <w:rPr>
                <w:rFonts w:ascii="Arial" w:hAnsi="Arial" w:cs="Arial"/>
                <w:color w:val="000000" w:themeColor="text1"/>
                <w:sz w:val="20"/>
                <w:szCs w:val="22"/>
              </w:rPr>
              <w:t>D</w:t>
            </w:r>
            <w:r w:rsidR="009E0CAB">
              <w:rPr>
                <w:rFonts w:ascii="Arial" w:hAnsi="Arial" w:cs="Arial"/>
                <w:color w:val="000000" w:themeColor="text1"/>
                <w:sz w:val="20"/>
                <w:szCs w:val="22"/>
              </w:rPr>
              <w:t>elavci</w:t>
            </w:r>
          </w:p>
        </w:tc>
        <w:tc>
          <w:tcPr>
            <w:tcW w:w="883" w:type="dxa"/>
            <w:vAlign w:val="center"/>
          </w:tcPr>
          <w:p w14:paraId="70F24906" w14:textId="7F5B609D" w:rsidR="009E0CAB" w:rsidRPr="000417FE" w:rsidRDefault="00661BB2" w:rsidP="00751D98">
            <w:pPr>
              <w:jc w:val="center"/>
              <w:rPr>
                <w:rFonts w:ascii="Arial" w:hAnsi="Arial" w:cs="Arial"/>
                <w:bCs/>
                <w:iCs/>
                <w:color w:val="000000" w:themeColor="text1"/>
                <w:sz w:val="20"/>
                <w:szCs w:val="22"/>
              </w:rPr>
            </w:pPr>
            <w:r>
              <w:rPr>
                <w:rFonts w:ascii="Arial" w:hAnsi="Arial" w:cs="Arial"/>
                <w:bCs/>
                <w:iCs/>
                <w:color w:val="000000" w:themeColor="text1"/>
                <w:sz w:val="20"/>
                <w:szCs w:val="22"/>
              </w:rPr>
              <w:t>10</w:t>
            </w:r>
          </w:p>
        </w:tc>
        <w:tc>
          <w:tcPr>
            <w:tcW w:w="6193" w:type="dxa"/>
          </w:tcPr>
          <w:p w14:paraId="02BA53CE" w14:textId="72B5A1B1" w:rsidR="009E0CAB" w:rsidRPr="009E0CAB" w:rsidRDefault="009E0CAB" w:rsidP="00751D98">
            <w:pPr>
              <w:rPr>
                <w:rFonts w:ascii="Arial" w:hAnsi="Arial" w:cs="Arial"/>
                <w:bCs/>
                <w:iCs/>
                <w:sz w:val="20"/>
                <w:szCs w:val="22"/>
              </w:rPr>
            </w:pPr>
            <w:r w:rsidRPr="009E0CAB">
              <w:rPr>
                <w:rFonts w:ascii="Arial" w:hAnsi="Arial" w:cs="Arial"/>
                <w:bCs/>
                <w:iCs/>
                <w:sz w:val="20"/>
                <w:szCs w:val="22"/>
              </w:rPr>
              <w:t>Delavec 1:</w:t>
            </w:r>
          </w:p>
          <w:p w14:paraId="3D090AEC" w14:textId="77777777" w:rsidR="009E0CAB" w:rsidRDefault="009E0CAB" w:rsidP="00751D98">
            <w:pPr>
              <w:rPr>
                <w:rFonts w:ascii="Arial" w:hAnsi="Arial" w:cs="Arial"/>
                <w:bCs/>
                <w:iCs/>
                <w:sz w:val="20"/>
                <w:szCs w:val="22"/>
              </w:rPr>
            </w:pPr>
            <w:r w:rsidRPr="009E0CAB">
              <w:rPr>
                <w:rFonts w:ascii="Arial" w:hAnsi="Arial" w:cs="Arial"/>
                <w:bCs/>
                <w:iCs/>
                <w:sz w:val="20"/>
                <w:szCs w:val="22"/>
              </w:rPr>
              <w:t>Delavec 2:</w:t>
            </w:r>
          </w:p>
          <w:p w14:paraId="7484FBF3" w14:textId="77777777" w:rsidR="009E0CAB" w:rsidRDefault="009E0CAB" w:rsidP="00751D98">
            <w:pPr>
              <w:rPr>
                <w:rFonts w:ascii="Arial" w:hAnsi="Arial" w:cs="Arial"/>
                <w:bCs/>
                <w:iCs/>
                <w:sz w:val="20"/>
                <w:szCs w:val="22"/>
              </w:rPr>
            </w:pPr>
            <w:r>
              <w:rPr>
                <w:rFonts w:ascii="Arial" w:hAnsi="Arial" w:cs="Arial"/>
                <w:bCs/>
                <w:iCs/>
                <w:sz w:val="20"/>
                <w:szCs w:val="22"/>
              </w:rPr>
              <w:t>Delavec 3:</w:t>
            </w:r>
          </w:p>
          <w:p w14:paraId="32D67247" w14:textId="77777777" w:rsidR="009E0CAB" w:rsidRDefault="009E0CAB" w:rsidP="00751D98">
            <w:pPr>
              <w:rPr>
                <w:rFonts w:ascii="Arial" w:hAnsi="Arial" w:cs="Arial"/>
                <w:bCs/>
                <w:iCs/>
                <w:sz w:val="20"/>
                <w:szCs w:val="22"/>
              </w:rPr>
            </w:pPr>
            <w:r>
              <w:rPr>
                <w:rFonts w:ascii="Arial" w:hAnsi="Arial" w:cs="Arial"/>
                <w:bCs/>
                <w:iCs/>
                <w:sz w:val="20"/>
                <w:szCs w:val="22"/>
              </w:rPr>
              <w:t>Delavec 4:</w:t>
            </w:r>
          </w:p>
          <w:p w14:paraId="76AA706C" w14:textId="77777777" w:rsidR="009E0CAB" w:rsidRDefault="009E0CAB" w:rsidP="00751D98">
            <w:pPr>
              <w:rPr>
                <w:rFonts w:ascii="Arial" w:hAnsi="Arial" w:cs="Arial"/>
                <w:bCs/>
                <w:iCs/>
                <w:sz w:val="20"/>
                <w:szCs w:val="22"/>
              </w:rPr>
            </w:pPr>
            <w:r>
              <w:rPr>
                <w:rFonts w:ascii="Arial" w:hAnsi="Arial" w:cs="Arial"/>
                <w:bCs/>
                <w:iCs/>
                <w:sz w:val="20"/>
                <w:szCs w:val="22"/>
              </w:rPr>
              <w:t>Delavec 5:</w:t>
            </w:r>
          </w:p>
          <w:p w14:paraId="76904902" w14:textId="194C3687" w:rsidR="00661BB2" w:rsidRDefault="00661BB2" w:rsidP="00751D98">
            <w:pPr>
              <w:rPr>
                <w:rFonts w:ascii="Arial" w:hAnsi="Arial" w:cs="Arial"/>
                <w:bCs/>
                <w:iCs/>
                <w:sz w:val="20"/>
                <w:szCs w:val="22"/>
              </w:rPr>
            </w:pPr>
            <w:r>
              <w:rPr>
                <w:rFonts w:ascii="Arial" w:hAnsi="Arial" w:cs="Arial"/>
                <w:bCs/>
                <w:iCs/>
                <w:sz w:val="20"/>
                <w:szCs w:val="22"/>
              </w:rPr>
              <w:t>Delavec 6:</w:t>
            </w:r>
          </w:p>
          <w:p w14:paraId="4A4AC8DC" w14:textId="77777777" w:rsidR="00661BB2" w:rsidRDefault="00661BB2" w:rsidP="00751D98">
            <w:pPr>
              <w:rPr>
                <w:rFonts w:ascii="Arial" w:hAnsi="Arial" w:cs="Arial"/>
                <w:bCs/>
                <w:iCs/>
                <w:sz w:val="20"/>
                <w:szCs w:val="22"/>
              </w:rPr>
            </w:pPr>
            <w:r>
              <w:rPr>
                <w:rFonts w:ascii="Arial" w:hAnsi="Arial" w:cs="Arial"/>
                <w:bCs/>
                <w:iCs/>
                <w:sz w:val="20"/>
                <w:szCs w:val="22"/>
              </w:rPr>
              <w:t>Delavec 7:</w:t>
            </w:r>
          </w:p>
          <w:p w14:paraId="6D1C7F98" w14:textId="77777777" w:rsidR="00661BB2" w:rsidRDefault="00661BB2" w:rsidP="00751D98">
            <w:pPr>
              <w:rPr>
                <w:rFonts w:ascii="Arial" w:hAnsi="Arial" w:cs="Arial"/>
                <w:bCs/>
                <w:iCs/>
                <w:sz w:val="20"/>
                <w:szCs w:val="22"/>
              </w:rPr>
            </w:pPr>
            <w:r>
              <w:rPr>
                <w:rFonts w:ascii="Arial" w:hAnsi="Arial" w:cs="Arial"/>
                <w:bCs/>
                <w:iCs/>
                <w:sz w:val="20"/>
                <w:szCs w:val="22"/>
              </w:rPr>
              <w:t>Delavec 8:</w:t>
            </w:r>
          </w:p>
          <w:p w14:paraId="3669338F" w14:textId="77777777" w:rsidR="00661BB2" w:rsidRDefault="00661BB2" w:rsidP="00751D98">
            <w:pPr>
              <w:rPr>
                <w:rFonts w:ascii="Arial" w:hAnsi="Arial" w:cs="Arial"/>
                <w:bCs/>
                <w:iCs/>
                <w:sz w:val="20"/>
                <w:szCs w:val="22"/>
              </w:rPr>
            </w:pPr>
            <w:r>
              <w:rPr>
                <w:rFonts w:ascii="Arial" w:hAnsi="Arial" w:cs="Arial"/>
                <w:bCs/>
                <w:iCs/>
                <w:sz w:val="20"/>
                <w:szCs w:val="22"/>
              </w:rPr>
              <w:t>Delavec 9:</w:t>
            </w:r>
          </w:p>
          <w:p w14:paraId="412DC154" w14:textId="19073B9A" w:rsidR="00661BB2" w:rsidRPr="00661BB2" w:rsidRDefault="00661BB2" w:rsidP="00751D98">
            <w:pPr>
              <w:rPr>
                <w:rFonts w:ascii="Arial" w:hAnsi="Arial" w:cs="Arial"/>
                <w:bCs/>
                <w:iCs/>
                <w:sz w:val="20"/>
                <w:szCs w:val="22"/>
              </w:rPr>
            </w:pPr>
            <w:r>
              <w:rPr>
                <w:rFonts w:ascii="Arial" w:hAnsi="Arial" w:cs="Arial"/>
                <w:bCs/>
                <w:iCs/>
                <w:sz w:val="20"/>
                <w:szCs w:val="22"/>
              </w:rPr>
              <w:t>Delavec 10:</w:t>
            </w:r>
          </w:p>
        </w:tc>
      </w:tr>
    </w:tbl>
    <w:p w14:paraId="27F6F2F3" w14:textId="77777777" w:rsidR="009E0CAB" w:rsidRDefault="009E0CAB" w:rsidP="001709A6">
      <w:pPr>
        <w:spacing w:after="0" w:line="240" w:lineRule="auto"/>
        <w:jc w:val="both"/>
        <w:rPr>
          <w:rFonts w:ascii="Arial" w:hAnsi="Arial" w:cs="Arial"/>
          <w:color w:val="000000"/>
          <w:sz w:val="20"/>
          <w:szCs w:val="20"/>
        </w:rPr>
      </w:pPr>
    </w:p>
    <w:p w14:paraId="5C76BF2B" w14:textId="77777777" w:rsidR="009F0E7C" w:rsidRDefault="009F0E7C" w:rsidP="001709A6">
      <w:pPr>
        <w:spacing w:after="0" w:line="240" w:lineRule="auto"/>
        <w:jc w:val="both"/>
        <w:rPr>
          <w:rFonts w:ascii="Arial" w:hAnsi="Arial" w:cs="Arial"/>
          <w:color w:val="000000"/>
          <w:sz w:val="20"/>
          <w:szCs w:val="20"/>
        </w:rPr>
      </w:pPr>
    </w:p>
    <w:p w14:paraId="5290C803" w14:textId="77777777" w:rsidR="009F0E7C" w:rsidRPr="001709A6" w:rsidRDefault="009F0E7C" w:rsidP="001709A6">
      <w:pPr>
        <w:spacing w:after="0" w:line="240" w:lineRule="auto"/>
        <w:jc w:val="both"/>
        <w:rPr>
          <w:rFonts w:ascii="Arial" w:hAnsi="Arial" w:cs="Arial"/>
          <w:color w:val="000000"/>
          <w:sz w:val="20"/>
          <w:szCs w:val="20"/>
        </w:rPr>
      </w:pPr>
    </w:p>
    <w:p w14:paraId="6A159B54"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F4C7D2" w14:textId="77777777" w:rsidR="001709A6" w:rsidRPr="001709A6" w:rsidRDefault="001709A6" w:rsidP="001709A6">
      <w:pPr>
        <w:spacing w:after="0" w:line="240" w:lineRule="auto"/>
        <w:jc w:val="both"/>
        <w:rPr>
          <w:rFonts w:ascii="Arial" w:hAnsi="Arial" w:cs="Arial"/>
          <w:color w:val="000000"/>
          <w:sz w:val="20"/>
          <w:szCs w:val="20"/>
        </w:rPr>
      </w:pPr>
    </w:p>
    <w:p w14:paraId="1EA2A91E" w14:textId="77777777" w:rsidR="001709A6" w:rsidRPr="001709A6" w:rsidRDefault="001709A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76B549D0"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lastRenderedPageBreak/>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w:t>
      </w:r>
      <w:bookmarkStart w:id="19" w:name="_Hlk198193209"/>
      <w:r w:rsidR="00F86E05">
        <w:rPr>
          <w:rFonts w:ascii="Arial" w:hAnsi="Arial" w:cs="Arial"/>
          <w:b/>
          <w:color w:val="000000"/>
          <w:sz w:val="20"/>
          <w:szCs w:val="20"/>
        </w:rPr>
        <w:t xml:space="preserve">Priloga </w:t>
      </w:r>
      <w:r w:rsidR="00CB1C97">
        <w:rPr>
          <w:rFonts w:ascii="Arial" w:hAnsi="Arial" w:cs="Arial"/>
          <w:b/>
          <w:color w:val="000000"/>
          <w:sz w:val="20"/>
          <w:szCs w:val="20"/>
        </w:rPr>
        <w:t xml:space="preserve">12a </w:t>
      </w:r>
      <w:r w:rsidR="00F86E05">
        <w:rPr>
          <w:rFonts w:ascii="Arial" w:hAnsi="Arial" w:cs="Arial"/>
          <w:b/>
          <w:color w:val="000000"/>
          <w:sz w:val="20"/>
          <w:szCs w:val="20"/>
        </w:rPr>
        <w:t>k obrazcu 12</w:t>
      </w:r>
    </w:p>
    <w:bookmarkEnd w:id="19"/>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Default="00BE6E7B" w:rsidP="00BE6E7B">
      <w:pPr>
        <w:spacing w:after="0" w:line="23" w:lineRule="atLeast"/>
        <w:jc w:val="center"/>
        <w:rPr>
          <w:rFonts w:ascii="Arial" w:hAnsi="Arial" w:cs="Arial"/>
          <w:b/>
          <w:color w:val="000000"/>
          <w:sz w:val="20"/>
          <w:szCs w:val="20"/>
        </w:rPr>
      </w:pPr>
      <w:r w:rsidRPr="00BE6E7B">
        <w:rPr>
          <w:rFonts w:ascii="Arial" w:hAnsi="Arial" w:cs="Arial"/>
          <w:b/>
          <w:color w:val="000000"/>
          <w:sz w:val="20"/>
          <w:szCs w:val="20"/>
        </w:rPr>
        <w:t>I Z J A V A</w:t>
      </w:r>
    </w:p>
    <w:p w14:paraId="20C443C4" w14:textId="77777777" w:rsidR="00BE6E7B" w:rsidRPr="00BE6E7B" w:rsidRDefault="00BE6E7B" w:rsidP="00BE6E7B">
      <w:pPr>
        <w:spacing w:after="0" w:line="23" w:lineRule="atLeast"/>
        <w:jc w:val="center"/>
        <w:rPr>
          <w:rFonts w:ascii="Arial" w:hAnsi="Arial" w:cs="Arial"/>
          <w:b/>
          <w:color w:val="000000"/>
          <w:sz w:val="20"/>
          <w:szCs w:val="20"/>
        </w:rPr>
      </w:pPr>
    </w:p>
    <w:p w14:paraId="55F1619D" w14:textId="77777777" w:rsidR="00BE6E7B" w:rsidRPr="00BE6E7B" w:rsidRDefault="00BE6E7B" w:rsidP="00BE6E7B">
      <w:pPr>
        <w:spacing w:after="0" w:line="23" w:lineRule="atLeast"/>
        <w:jc w:val="center"/>
        <w:rPr>
          <w:rFonts w:ascii="Arial" w:hAnsi="Arial" w:cs="Arial"/>
          <w:b/>
          <w:color w:val="000000"/>
          <w:sz w:val="20"/>
          <w:szCs w:val="20"/>
        </w:rPr>
      </w:pPr>
    </w:p>
    <w:p w14:paraId="283AA3A5"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Izjavljamo, da je (ime in priimek) ______________________________izvajal naloge </w:t>
      </w:r>
      <w:r w:rsidRPr="00BE6E7B">
        <w:rPr>
          <w:rFonts w:ascii="Arial" w:hAnsi="Arial" w:cs="Arial"/>
          <w:b/>
          <w:bCs/>
          <w:color w:val="000000"/>
          <w:sz w:val="20"/>
          <w:szCs w:val="20"/>
        </w:rPr>
        <w:t>Vodje del</w:t>
      </w:r>
      <w:r w:rsidRPr="00BE6E7B">
        <w:rPr>
          <w:rFonts w:ascii="Arial" w:hAnsi="Arial" w:cs="Arial"/>
          <w:bCs/>
          <w:color w:val="000000"/>
          <w:sz w:val="20"/>
          <w:szCs w:val="20"/>
        </w:rPr>
        <w:t xml:space="preserve"> </w:t>
      </w:r>
    </w:p>
    <w:p w14:paraId="6CA4C216"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p>
    <w:p w14:paraId="07B6BB55"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bCs/>
          <w:color w:val="000000"/>
          <w:sz w:val="20"/>
          <w:szCs w:val="20"/>
        </w:rPr>
        <w:t>pri izvedbi (</w:t>
      </w:r>
      <w:r w:rsidRPr="00BE6E7B">
        <w:rPr>
          <w:rFonts w:ascii="Arial" w:hAnsi="Arial" w:cs="Arial"/>
          <w:color w:val="000000"/>
          <w:sz w:val="20"/>
          <w:szCs w:val="20"/>
        </w:rPr>
        <w:t>naziv projekta/naročila):………………………………………………………………….</w:t>
      </w:r>
    </w:p>
    <w:p w14:paraId="083D70BE"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po pogodbi štev. ............................................z dne …………………......................................... </w:t>
      </w:r>
    </w:p>
    <w:p w14:paraId="791F90F4"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obdobju ............................., oziroma od ........................... do ................................................ </w:t>
      </w:r>
    </w:p>
    <w:p w14:paraId="17BAB28C"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Vrednost del: ………………………………………………………</w:t>
      </w:r>
    </w:p>
    <w:p w14:paraId="3E1ACB08" w14:textId="77777777" w:rsidR="00BE6E7B" w:rsidRPr="00BE6E7B" w:rsidRDefault="00BE6E7B" w:rsidP="0093443E">
      <w:pPr>
        <w:spacing w:after="120" w:line="23" w:lineRule="atLeast"/>
        <w:jc w:val="both"/>
        <w:rPr>
          <w:rFonts w:ascii="Arial" w:hAnsi="Arial" w:cs="Arial"/>
          <w:bCs/>
          <w:color w:val="000000"/>
          <w:sz w:val="20"/>
          <w:szCs w:val="20"/>
        </w:rPr>
      </w:pPr>
    </w:p>
    <w:p w14:paraId="24EBC5C1" w14:textId="77777777" w:rsidR="00BE6E7B" w:rsidRPr="00BE6E7B" w:rsidRDefault="00BE6E7B" w:rsidP="0093443E">
      <w:pPr>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okviru predmetnega referenčnega projekta kadra so se izvedle naslednje vrste del: </w:t>
      </w:r>
    </w:p>
    <w:p w14:paraId="040E3A69" w14:textId="77777777" w:rsidR="00BE6E7B" w:rsidRPr="00BE6E7B" w:rsidRDefault="00BE6E7B" w:rsidP="0093443E">
      <w:pPr>
        <w:spacing w:after="0" w:line="480" w:lineRule="auto"/>
        <w:jc w:val="both"/>
        <w:rPr>
          <w:rFonts w:ascii="Arial" w:hAnsi="Arial" w:cs="Arial"/>
          <w:bCs/>
          <w:color w:val="000000"/>
          <w:sz w:val="20"/>
          <w:szCs w:val="20"/>
        </w:rPr>
      </w:pPr>
      <w:r w:rsidRPr="00BE6E7B">
        <w:rPr>
          <w:rFonts w:ascii="Arial" w:hAnsi="Arial" w:cs="Arial"/>
          <w:color w:val="000000"/>
          <w:sz w:val="20"/>
          <w:szCs w:val="20"/>
        </w:rPr>
        <w:t>....................................................................................................................</w:t>
      </w:r>
    </w:p>
    <w:p w14:paraId="30E37196" w14:textId="77777777" w:rsidR="00BE6E7B" w:rsidRPr="00BE6E7B" w:rsidRDefault="00BE6E7B" w:rsidP="0093443E">
      <w:pPr>
        <w:spacing w:after="0" w:line="480" w:lineRule="auto"/>
        <w:jc w:val="both"/>
        <w:rPr>
          <w:rFonts w:ascii="Arial" w:hAnsi="Arial" w:cs="Arial"/>
          <w:color w:val="000000"/>
          <w:sz w:val="20"/>
          <w:szCs w:val="20"/>
        </w:rPr>
      </w:pPr>
      <w:r w:rsidRPr="00BE6E7B">
        <w:rPr>
          <w:rFonts w:ascii="Arial" w:hAnsi="Arial" w:cs="Arial"/>
          <w:bCs/>
          <w:color w:val="000000"/>
          <w:sz w:val="20"/>
          <w:szCs w:val="20"/>
        </w:rPr>
        <w:t>....................................................................................................................</w:t>
      </w:r>
    </w:p>
    <w:p w14:paraId="20895E1D" w14:textId="77777777" w:rsidR="00BE6E7B" w:rsidRPr="00BE6E7B" w:rsidRDefault="00BE6E7B" w:rsidP="0093443E">
      <w:pPr>
        <w:spacing w:after="120" w:line="23" w:lineRule="atLeast"/>
        <w:ind w:firstLine="78"/>
        <w:jc w:val="both"/>
        <w:rPr>
          <w:rFonts w:ascii="Arial" w:hAnsi="Arial" w:cs="Arial"/>
          <w:color w:val="000000"/>
          <w:sz w:val="20"/>
          <w:szCs w:val="20"/>
        </w:rPr>
      </w:pPr>
    </w:p>
    <w:p w14:paraId="50EC311C" w14:textId="77777777" w:rsidR="00BE6E7B" w:rsidRPr="00BE6E7B" w:rsidRDefault="00BE6E7B" w:rsidP="0093443E">
      <w:pPr>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Projekt/storitev je bila opravljena strokovno, v roku in v skladu z določili pogodbe. </w:t>
      </w:r>
    </w:p>
    <w:p w14:paraId="1024F051" w14:textId="77777777" w:rsidR="00BE6E7B" w:rsidRPr="00BE6E7B" w:rsidRDefault="00BE6E7B" w:rsidP="00BE6E7B">
      <w:pPr>
        <w:spacing w:after="0" w:line="23" w:lineRule="atLeast"/>
        <w:ind w:firstLine="284"/>
        <w:rPr>
          <w:rFonts w:ascii="Arial" w:hAnsi="Arial" w:cs="Arial"/>
          <w:color w:val="000000"/>
          <w:sz w:val="20"/>
          <w:szCs w:val="20"/>
        </w:rPr>
      </w:pPr>
    </w:p>
    <w:p w14:paraId="7424118A" w14:textId="77777777" w:rsidR="00BE6E7B" w:rsidRPr="00BE6E7B" w:rsidRDefault="00BE6E7B" w:rsidP="00BE6E7B">
      <w:pPr>
        <w:spacing w:after="0" w:line="23" w:lineRule="atLeast"/>
        <w:ind w:firstLine="284"/>
        <w:rPr>
          <w:rFonts w:ascii="Arial" w:hAnsi="Arial" w:cs="Arial"/>
          <w:color w:val="000000"/>
          <w:sz w:val="20"/>
          <w:szCs w:val="20"/>
        </w:rPr>
      </w:pPr>
    </w:p>
    <w:p w14:paraId="26C1CB3A" w14:textId="415903F3" w:rsidR="00BE6E7B" w:rsidRDefault="00BE6E7B" w:rsidP="00BE6E7B">
      <w:pPr>
        <w:spacing w:after="0" w:line="23" w:lineRule="atLeast"/>
        <w:ind w:firstLine="284"/>
        <w:rPr>
          <w:rFonts w:ascii="Arial" w:hAnsi="Arial" w:cs="Arial"/>
          <w:color w:val="000000"/>
          <w:sz w:val="20"/>
          <w:szCs w:val="20"/>
        </w:rPr>
      </w:pPr>
    </w:p>
    <w:p w14:paraId="0EF94876" w14:textId="77777777" w:rsidR="00C142EA" w:rsidRPr="00BE6E7B" w:rsidRDefault="00C142EA" w:rsidP="00BE6E7B">
      <w:pPr>
        <w:spacing w:after="0" w:line="23" w:lineRule="atLeast"/>
        <w:ind w:firstLine="284"/>
        <w:rPr>
          <w:rFonts w:ascii="Arial" w:hAnsi="Arial" w:cs="Arial"/>
          <w:color w:val="000000"/>
          <w:sz w:val="20"/>
          <w:szCs w:val="20"/>
        </w:rPr>
      </w:pPr>
    </w:p>
    <w:p w14:paraId="739E3FB7"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Kraj in datum:</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Žig:</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Podpis potrjevalca reference:</w:t>
      </w:r>
    </w:p>
    <w:p w14:paraId="18FF52E8" w14:textId="77777777" w:rsidR="00BE6E7B" w:rsidRPr="00BE6E7B"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___________________</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0C5D9FC7" w:rsidR="00BE6E7B" w:rsidRDefault="00BE6E7B" w:rsidP="00BE6E7B">
      <w:pPr>
        <w:spacing w:after="0" w:line="23" w:lineRule="atLeast"/>
        <w:ind w:firstLine="284"/>
        <w:rPr>
          <w:rFonts w:ascii="Arial" w:hAnsi="Arial" w:cs="Arial"/>
          <w:color w:val="000000"/>
          <w:sz w:val="20"/>
          <w:szCs w:val="20"/>
        </w:rPr>
      </w:pPr>
    </w:p>
    <w:p w14:paraId="7EC73EA6" w14:textId="77777777" w:rsidR="00C142EA" w:rsidRDefault="00C142EA"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BE6E7B">
        <w:rPr>
          <w:rFonts w:ascii="Arial" w:hAnsi="Arial" w:cs="Arial"/>
          <w:b/>
          <w:color w:val="000000"/>
          <w:sz w:val="20"/>
          <w:szCs w:val="20"/>
        </w:rPr>
        <w:t xml:space="preserve">Obrazec se kopira, izpolni in podpiše za vse projekte/naročila nominiranega kadra (vodje del).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7D4A1982"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1EC195C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39AB49B"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610F4738"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11FE3B29" w14:textId="7C1254A7" w:rsidR="00693D0C" w:rsidRPr="00F86E05" w:rsidRDefault="00CD5C9E" w:rsidP="00F40E80">
      <w:pPr>
        <w:autoSpaceDE w:val="0"/>
        <w:autoSpaceDN w:val="0"/>
        <w:adjustRightInd w:val="0"/>
        <w:spacing w:line="240" w:lineRule="auto"/>
        <w:jc w:val="right"/>
        <w:rPr>
          <w:rFonts w:ascii="Arial" w:hAnsi="Arial" w:cs="Arial"/>
          <w:b/>
          <w:sz w:val="20"/>
          <w:szCs w:val="20"/>
        </w:rPr>
      </w:pPr>
      <w:r w:rsidRPr="00F86E05">
        <w:rPr>
          <w:rFonts w:ascii="Arial" w:hAnsi="Arial" w:cs="Arial"/>
          <w:b/>
          <w:sz w:val="20"/>
          <w:szCs w:val="20"/>
        </w:rPr>
        <w:t>OBRAZE</w:t>
      </w:r>
      <w:r w:rsidR="008568FC" w:rsidRPr="00F86E05">
        <w:rPr>
          <w:rFonts w:ascii="Arial" w:hAnsi="Arial" w:cs="Arial"/>
          <w:b/>
          <w:sz w:val="20"/>
          <w:szCs w:val="20"/>
        </w:rPr>
        <w:t xml:space="preserve">C </w:t>
      </w:r>
      <w:r w:rsidR="0079352D" w:rsidRPr="00F86E05">
        <w:rPr>
          <w:rFonts w:ascii="Arial" w:hAnsi="Arial" w:cs="Arial"/>
          <w:b/>
          <w:sz w:val="20"/>
          <w:szCs w:val="20"/>
        </w:rPr>
        <w:t>1</w:t>
      </w:r>
      <w:r w:rsidR="00F86E05" w:rsidRPr="00F86E05">
        <w:rPr>
          <w:rFonts w:ascii="Arial" w:hAnsi="Arial" w:cs="Arial"/>
          <w:b/>
          <w:sz w:val="20"/>
          <w:szCs w:val="20"/>
        </w:rPr>
        <w:t>3</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56EE717C"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r w:rsidR="007E244A">
        <w:rPr>
          <w:rFonts w:ascii="Arial" w:hAnsi="Arial" w:cs="Arial"/>
          <w:sz w:val="20"/>
          <w:szCs w:val="20"/>
        </w:rPr>
        <w:t>.</w:t>
      </w:r>
    </w:p>
    <w:p w14:paraId="18EC0929" w14:textId="77777777" w:rsidR="00693D0C" w:rsidRPr="009E0549" w:rsidRDefault="00693D0C" w:rsidP="00D10CAB">
      <w:pPr>
        <w:spacing w:after="0" w:line="240" w:lineRule="auto"/>
        <w:ind w:left="1067"/>
        <w:jc w:val="both"/>
        <w:rPr>
          <w:rFonts w:ascii="Arial" w:hAnsi="Arial" w:cs="Arial"/>
          <w:sz w:val="20"/>
          <w:szCs w:val="20"/>
        </w:rPr>
      </w:pPr>
    </w:p>
    <w:p w14:paraId="32282BFC" w14:textId="14848ACD"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bodo delavci z njim seznanjeni</w:t>
      </w:r>
      <w:r w:rsidR="007E244A">
        <w:rPr>
          <w:rFonts w:ascii="Arial" w:hAnsi="Arial" w:cs="Arial"/>
          <w:sz w:val="20"/>
          <w:szCs w:val="20"/>
        </w:rPr>
        <w:t>.</w:t>
      </w:r>
    </w:p>
    <w:p w14:paraId="4A2C1DF7" w14:textId="77777777" w:rsidR="00693D0C" w:rsidRPr="009E0549" w:rsidRDefault="00693D0C" w:rsidP="00D10CAB">
      <w:pPr>
        <w:spacing w:after="0" w:line="240" w:lineRule="auto"/>
        <w:jc w:val="both"/>
        <w:rPr>
          <w:rFonts w:ascii="Arial" w:hAnsi="Arial" w:cs="Arial"/>
          <w:sz w:val="20"/>
          <w:szCs w:val="20"/>
        </w:rPr>
      </w:pPr>
    </w:p>
    <w:p w14:paraId="19866825" w14:textId="3BCD8B6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odgovarjamo za škodo, ki bi morebiti nastala zaradi neupoštevanja le-teh</w:t>
      </w:r>
      <w:r w:rsidR="007E244A">
        <w:rPr>
          <w:rFonts w:ascii="Arial" w:hAnsi="Arial" w:cs="Arial"/>
          <w:sz w:val="20"/>
          <w:szCs w:val="20"/>
        </w:rPr>
        <w:t>.</w:t>
      </w:r>
    </w:p>
    <w:p w14:paraId="54561DFF" w14:textId="77777777" w:rsidR="00693D0C" w:rsidRPr="009E0549" w:rsidRDefault="00693D0C" w:rsidP="00D10CAB">
      <w:pPr>
        <w:spacing w:after="0" w:line="240" w:lineRule="auto"/>
        <w:jc w:val="both"/>
        <w:rPr>
          <w:rFonts w:ascii="Arial" w:hAnsi="Arial" w:cs="Arial"/>
          <w:sz w:val="20"/>
          <w:szCs w:val="20"/>
        </w:rPr>
      </w:pPr>
    </w:p>
    <w:p w14:paraId="06C98F37" w14:textId="7777777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D10CAB">
      <w:pPr>
        <w:spacing w:after="0" w:line="240" w:lineRule="auto"/>
        <w:jc w:val="both"/>
        <w:rPr>
          <w:rFonts w:ascii="Arial" w:hAnsi="Arial" w:cs="Arial"/>
          <w:sz w:val="20"/>
          <w:szCs w:val="20"/>
        </w:rPr>
      </w:pPr>
    </w:p>
    <w:p w14:paraId="60C474A4" w14:textId="17F6E8AE" w:rsidR="00693D0C" w:rsidRDefault="00693D0C" w:rsidP="00D10CAB">
      <w:pPr>
        <w:spacing w:after="0" w:line="240" w:lineRule="auto"/>
        <w:jc w:val="both"/>
        <w:rPr>
          <w:rFonts w:ascii="Arial" w:hAnsi="Arial" w:cs="Arial"/>
          <w:sz w:val="20"/>
          <w:szCs w:val="20"/>
        </w:rPr>
      </w:pPr>
    </w:p>
    <w:p w14:paraId="76490C49" w14:textId="77777777" w:rsidR="00841A82" w:rsidRPr="009E0549" w:rsidRDefault="00841A82" w:rsidP="00D10CAB">
      <w:pPr>
        <w:spacing w:after="0" w:line="240" w:lineRule="auto"/>
        <w:jc w:val="both"/>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3298CDE7"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F86E05">
        <w:rPr>
          <w:rFonts w:ascii="Arial" w:hAnsi="Arial" w:cs="Arial"/>
          <w:b/>
          <w:color w:val="000000"/>
          <w:sz w:val="20"/>
          <w:szCs w:val="20"/>
        </w:rPr>
        <w:t>4</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101D02BF" w14:textId="77777777" w:rsidR="00827CB2" w:rsidRPr="009E0549" w:rsidRDefault="000B46D5" w:rsidP="00827CB2">
      <w:pPr>
        <w:autoSpaceDE w:val="0"/>
        <w:autoSpaceDN w:val="0"/>
        <w:adjustRightInd w:val="0"/>
        <w:spacing w:after="0" w:line="240" w:lineRule="auto"/>
        <w:jc w:val="both"/>
        <w:rPr>
          <w:rFonts w:ascii="Arial" w:hAnsi="Arial" w:cs="Arial"/>
          <w:sz w:val="20"/>
          <w:szCs w:val="20"/>
        </w:rPr>
      </w:pPr>
      <w:r w:rsidRPr="000B46D5">
        <w:rPr>
          <w:rFonts w:ascii="Arial" w:hAnsi="Arial" w:cs="Arial"/>
          <w:b/>
          <w:sz w:val="20"/>
          <w:szCs w:val="20"/>
        </w:rPr>
        <w:t>Predmet naročila: »</w:t>
      </w:r>
      <w:r w:rsidR="00827CB2" w:rsidRPr="009E0549">
        <w:rPr>
          <w:rFonts w:ascii="Arial" w:hAnsi="Arial" w:cs="Arial"/>
          <w:b/>
          <w:bCs/>
          <w:sz w:val="20"/>
          <w:szCs w:val="20"/>
        </w:rPr>
        <w:t>»</w:t>
      </w:r>
      <w:r w:rsidR="00827CB2" w:rsidRPr="002B43D6">
        <w:rPr>
          <w:rFonts w:ascii="Arial" w:hAnsi="Arial" w:cs="Arial"/>
          <w:b/>
          <w:sz w:val="20"/>
          <w:szCs w:val="20"/>
        </w:rPr>
        <w:t>Sanacija nestabilnega železniškega nasipa od km 44+600 do km 44+800 proge Jesenice – Sežana«</w:t>
      </w:r>
    </w:p>
    <w:p w14:paraId="065DF449" w14:textId="40325534" w:rsidR="003A104C" w:rsidRDefault="003A104C" w:rsidP="00EA2BDF">
      <w:pPr>
        <w:spacing w:after="120"/>
        <w:jc w:val="both"/>
        <w:rPr>
          <w:rFonts w:ascii="Arial" w:hAnsi="Arial" w:cs="Arial"/>
          <w:b/>
          <w:sz w:val="20"/>
          <w:szCs w:val="20"/>
        </w:rPr>
      </w:pPr>
    </w:p>
    <w:p w14:paraId="69DFDDFA" w14:textId="0F89D021" w:rsidR="00DD28F0" w:rsidRPr="00DD28F0" w:rsidRDefault="00DD28F0" w:rsidP="00DD28F0">
      <w:pPr>
        <w:pStyle w:val="Odstavekseznama"/>
        <w:keepNext/>
        <w:keepLines/>
        <w:numPr>
          <w:ilvl w:val="0"/>
          <w:numId w:val="41"/>
        </w:numPr>
        <w:spacing w:before="40" w:after="0" w:line="240" w:lineRule="auto"/>
        <w:jc w:val="both"/>
        <w:outlineLvl w:val="3"/>
        <w:rPr>
          <w:rFonts w:ascii="Arial" w:hAnsi="Arial" w:cs="Arial"/>
          <w:b/>
          <w:sz w:val="20"/>
          <w:szCs w:val="20"/>
          <w:lang w:eastAsia="ko-KR"/>
        </w:rPr>
      </w:pPr>
      <w:r w:rsidRPr="00DD28F0">
        <w:rPr>
          <w:rFonts w:ascii="Arial" w:hAnsi="Arial" w:cs="Arial"/>
          <w:b/>
          <w:sz w:val="20"/>
          <w:szCs w:val="20"/>
          <w:lang w:eastAsia="ko-KR"/>
        </w:rPr>
        <w:t>Opis in stanje objekta</w:t>
      </w:r>
    </w:p>
    <w:p w14:paraId="4C53A725" w14:textId="153F6EB3" w:rsidR="00DD28F0" w:rsidRPr="00247040" w:rsidRDefault="00DD28F0" w:rsidP="00DD28F0">
      <w:pPr>
        <w:spacing w:before="120" w:after="0" w:line="240" w:lineRule="auto"/>
        <w:jc w:val="both"/>
        <w:rPr>
          <w:rFonts w:ascii="Arial" w:eastAsia="Batang" w:hAnsi="Arial" w:cs="Arial"/>
          <w:bCs/>
          <w:sz w:val="20"/>
          <w:szCs w:val="20"/>
          <w:lang w:eastAsia="ko-KR"/>
        </w:rPr>
      </w:pPr>
      <w:r w:rsidRPr="00DD28F0">
        <w:rPr>
          <w:rFonts w:ascii="Arial" w:eastAsia="Batang" w:hAnsi="Arial" w:cs="Arial"/>
          <w:bCs/>
          <w:sz w:val="20"/>
          <w:szCs w:val="20"/>
          <w:lang w:eastAsia="ko-KR"/>
        </w:rPr>
        <w:t>Na železniški progi Jesenice</w:t>
      </w:r>
      <w:r>
        <w:rPr>
          <w:rFonts w:ascii="Arial" w:eastAsia="Batang" w:hAnsi="Arial" w:cs="Arial"/>
          <w:bCs/>
          <w:sz w:val="20"/>
          <w:szCs w:val="20"/>
          <w:lang w:eastAsia="ko-KR"/>
        </w:rPr>
        <w:t xml:space="preserve"> </w:t>
      </w:r>
      <w:r w:rsidRPr="00DD28F0">
        <w:rPr>
          <w:rFonts w:ascii="Arial" w:eastAsia="Batang" w:hAnsi="Arial" w:cs="Arial"/>
          <w:bCs/>
          <w:sz w:val="20"/>
          <w:szCs w:val="20"/>
          <w:lang w:eastAsia="ko-KR"/>
        </w:rPr>
        <w:t>-</w:t>
      </w:r>
      <w:r>
        <w:rPr>
          <w:rFonts w:ascii="Arial" w:eastAsia="Batang" w:hAnsi="Arial" w:cs="Arial"/>
          <w:bCs/>
          <w:sz w:val="20"/>
          <w:szCs w:val="20"/>
          <w:lang w:eastAsia="ko-KR"/>
        </w:rPr>
        <w:t xml:space="preserve"> </w:t>
      </w:r>
      <w:r w:rsidRPr="00DD28F0">
        <w:rPr>
          <w:rFonts w:ascii="Arial" w:eastAsia="Batang" w:hAnsi="Arial" w:cs="Arial"/>
          <w:bCs/>
          <w:sz w:val="20"/>
          <w:szCs w:val="20"/>
          <w:lang w:eastAsia="ko-KR"/>
        </w:rPr>
        <w:t>Sežana je med km 44+600 in 44+800 v bližini naselja Grahovo bil že vrsto let opažen trend posedanja in plazenja železniškega nasipa. Ta je z leti postaja bolj intenziven, zato je povzročal težave pri prometu na tem odseku. Leta 2017 je bila izvedena 1. faza sanacije, od takrat pa so se izvajale redne meritve plazenja. Na podlagi teh meritev je bilo izdelano strokovno mnenje (št. SPJC 10/17-SM, oktober 2022</w:t>
      </w:r>
      <w:r w:rsidRPr="00247040">
        <w:rPr>
          <w:rFonts w:ascii="Arial" w:eastAsia="Batang" w:hAnsi="Arial" w:cs="Arial"/>
          <w:bCs/>
          <w:sz w:val="20"/>
          <w:szCs w:val="20"/>
          <w:lang w:eastAsia="ko-KR"/>
        </w:rPr>
        <w:t xml:space="preserve">), </w:t>
      </w:r>
      <w:r w:rsidR="00C664FB" w:rsidRPr="00247040">
        <w:rPr>
          <w:rFonts w:ascii="Arial" w:eastAsia="Batang" w:hAnsi="Arial" w:cs="Arial"/>
          <w:bCs/>
          <w:sz w:val="20"/>
          <w:szCs w:val="20"/>
          <w:lang w:eastAsia="ko-KR"/>
        </w:rPr>
        <w:t>katero je izkazovalo ali je potrebno izvesti še 2a. fazo (pilotno steno) glede na opravljene meritve.</w:t>
      </w:r>
    </w:p>
    <w:p w14:paraId="404022CA" w14:textId="77777777" w:rsidR="00DD28F0" w:rsidRPr="00DD28F0" w:rsidRDefault="00DD28F0" w:rsidP="00DD28F0">
      <w:pPr>
        <w:spacing w:before="120" w:after="0" w:line="240" w:lineRule="auto"/>
        <w:jc w:val="both"/>
        <w:rPr>
          <w:rFonts w:ascii="Arial" w:eastAsia="Batang" w:hAnsi="Arial" w:cs="Arial"/>
          <w:bCs/>
          <w:sz w:val="20"/>
          <w:szCs w:val="20"/>
          <w:lang w:eastAsia="ko-KR"/>
        </w:rPr>
      </w:pPr>
      <w:r w:rsidRPr="00DD28F0">
        <w:rPr>
          <w:rFonts w:ascii="Arial" w:eastAsia="Batang" w:hAnsi="Arial" w:cs="Arial"/>
          <w:bCs/>
          <w:sz w:val="20"/>
          <w:szCs w:val="20"/>
          <w:lang w:eastAsia="ko-KR"/>
        </w:rPr>
        <w:t xml:space="preserve">Ugotovljeno je bilo, da izvedba sanacija v fazi 2a (pilotna stena) ni potrebna. Poleg tega je bilo ugotovljeno, da je še vedno potrebno preoblikovanje nasipa gramozne grede, kar pa je lahko izvedeno v času rednega remonta. </w:t>
      </w:r>
    </w:p>
    <w:p w14:paraId="77836BE2" w14:textId="220EF558" w:rsidR="00DD28F0" w:rsidRPr="00DD28F0" w:rsidRDefault="00DD28F0" w:rsidP="00DD28F0">
      <w:pPr>
        <w:spacing w:before="120" w:after="0" w:line="240" w:lineRule="auto"/>
        <w:jc w:val="both"/>
        <w:rPr>
          <w:rFonts w:ascii="Arial" w:eastAsia="Batang" w:hAnsi="Arial" w:cs="Arial"/>
          <w:bCs/>
          <w:sz w:val="20"/>
          <w:szCs w:val="20"/>
          <w:lang w:eastAsia="ko-KR"/>
        </w:rPr>
      </w:pPr>
      <w:r w:rsidRPr="00DD28F0">
        <w:rPr>
          <w:rFonts w:ascii="Arial" w:eastAsia="Batang" w:hAnsi="Arial" w:cs="Arial"/>
          <w:bCs/>
          <w:sz w:val="20"/>
          <w:szCs w:val="20"/>
          <w:lang w:eastAsia="ko-KR"/>
        </w:rPr>
        <w:t xml:space="preserve">Za potrebe primerjave je bilo </w:t>
      </w:r>
      <w:r w:rsidRPr="00247040">
        <w:rPr>
          <w:rFonts w:ascii="Arial" w:eastAsia="Batang" w:hAnsi="Arial" w:cs="Arial"/>
          <w:bCs/>
          <w:sz w:val="20"/>
          <w:szCs w:val="20"/>
          <w:lang w:eastAsia="ko-KR"/>
        </w:rPr>
        <w:t>izdelan</w:t>
      </w:r>
      <w:r w:rsidR="00266774" w:rsidRPr="00247040">
        <w:rPr>
          <w:rFonts w:ascii="Arial" w:eastAsia="Batang" w:hAnsi="Arial" w:cs="Arial"/>
          <w:bCs/>
          <w:sz w:val="20"/>
          <w:szCs w:val="20"/>
          <w:lang w:eastAsia="ko-KR"/>
        </w:rPr>
        <w:t xml:space="preserve">a projektna </w:t>
      </w:r>
      <w:r w:rsidR="0044078A" w:rsidRPr="00247040">
        <w:rPr>
          <w:rFonts w:ascii="Arial" w:eastAsia="Batang" w:hAnsi="Arial" w:cs="Arial"/>
          <w:bCs/>
          <w:sz w:val="20"/>
          <w:szCs w:val="20"/>
          <w:lang w:eastAsia="ko-KR"/>
        </w:rPr>
        <w:t>dokumentacija</w:t>
      </w:r>
      <w:r w:rsidRPr="00247040">
        <w:rPr>
          <w:rFonts w:ascii="Arial" w:eastAsia="Batang" w:hAnsi="Arial" w:cs="Arial"/>
          <w:bCs/>
          <w:sz w:val="20"/>
          <w:szCs w:val="20"/>
          <w:lang w:eastAsia="ko-KR"/>
        </w:rPr>
        <w:t xml:space="preserve">, ki je del </w:t>
      </w:r>
      <w:r w:rsidRPr="00DD28F0">
        <w:rPr>
          <w:rFonts w:ascii="Arial" w:eastAsia="Batang" w:hAnsi="Arial" w:cs="Arial"/>
          <w:bCs/>
          <w:sz w:val="20"/>
          <w:szCs w:val="20"/>
          <w:lang w:eastAsia="ko-KR"/>
        </w:rPr>
        <w:t>tega načrta, kjer so bile obravnavane tri možnosti izvedbe preostalih del za sanacijo tega odseki (fazi 2b in 3, skladno z originalno projektno dokumentacijo). Ugotovljeno je bilo, da je najugodnejša možnost varianta 2, ki predvideva izvedbo izkop in zamenjavo materiala na tem odseku, poleg tega pa tudi izvedbo konstrukcije za zadrževanje grede.</w:t>
      </w:r>
    </w:p>
    <w:p w14:paraId="07CEA867" w14:textId="6E93D02B" w:rsidR="00DD28F0" w:rsidRDefault="00DD28F0" w:rsidP="00DD28F0">
      <w:pPr>
        <w:spacing w:before="120" w:after="0" w:line="240" w:lineRule="auto"/>
        <w:jc w:val="both"/>
        <w:rPr>
          <w:rFonts w:ascii="Arial" w:eastAsia="Batang" w:hAnsi="Arial" w:cs="Arial"/>
          <w:bCs/>
          <w:sz w:val="20"/>
          <w:szCs w:val="20"/>
          <w:lang w:eastAsia="ko-KR"/>
        </w:rPr>
      </w:pPr>
      <w:r w:rsidRPr="00DD28F0">
        <w:rPr>
          <w:rFonts w:ascii="Arial" w:eastAsia="Batang" w:hAnsi="Arial" w:cs="Arial"/>
          <w:bCs/>
          <w:sz w:val="20"/>
          <w:szCs w:val="20"/>
          <w:lang w:eastAsia="ko-KR"/>
        </w:rPr>
        <w:t xml:space="preserve">Za omenjeno delo se predvideva zapora žel. proge v trajanju 30 koledarskih dni, dela se bodo predvideno izvajala v mesecu oktobru 2025. </w:t>
      </w:r>
    </w:p>
    <w:p w14:paraId="37A60545" w14:textId="77777777" w:rsidR="00DD28F0" w:rsidRPr="00DD28F0" w:rsidRDefault="00DD28F0" w:rsidP="00DD28F0">
      <w:pPr>
        <w:spacing w:before="120" w:after="0" w:line="240" w:lineRule="auto"/>
        <w:jc w:val="both"/>
        <w:rPr>
          <w:rFonts w:ascii="Arial" w:eastAsia="Batang" w:hAnsi="Arial" w:cs="Arial"/>
          <w:bCs/>
          <w:sz w:val="20"/>
          <w:szCs w:val="20"/>
          <w:lang w:eastAsia="ko-KR"/>
        </w:rPr>
      </w:pPr>
    </w:p>
    <w:p w14:paraId="1D4F288D" w14:textId="6373F581" w:rsidR="00DD28F0" w:rsidRPr="00DD28F0" w:rsidRDefault="00DD28F0" w:rsidP="00DD28F0">
      <w:pPr>
        <w:pStyle w:val="Odstavekseznama"/>
        <w:keepNext/>
        <w:keepLines/>
        <w:numPr>
          <w:ilvl w:val="0"/>
          <w:numId w:val="41"/>
        </w:numPr>
        <w:spacing w:before="40" w:after="0" w:line="240" w:lineRule="auto"/>
        <w:jc w:val="both"/>
        <w:outlineLvl w:val="3"/>
        <w:rPr>
          <w:rFonts w:ascii="Arial" w:hAnsi="Arial" w:cs="Arial"/>
          <w:b/>
          <w:sz w:val="20"/>
          <w:szCs w:val="20"/>
          <w:lang w:eastAsia="ko-KR"/>
        </w:rPr>
      </w:pPr>
      <w:r w:rsidRPr="00DD28F0">
        <w:rPr>
          <w:rFonts w:ascii="Arial" w:hAnsi="Arial" w:cs="Arial"/>
          <w:b/>
          <w:sz w:val="20"/>
          <w:szCs w:val="20"/>
          <w:lang w:eastAsia="ko-KR"/>
        </w:rPr>
        <w:t>Projektna dokumentacija</w:t>
      </w:r>
    </w:p>
    <w:p w14:paraId="00D36518" w14:textId="2C6D2DC6" w:rsidR="00DD28F0" w:rsidRDefault="00DD28F0" w:rsidP="00DD28F0">
      <w:pPr>
        <w:spacing w:before="120" w:after="0" w:line="240" w:lineRule="auto"/>
        <w:jc w:val="both"/>
        <w:rPr>
          <w:rFonts w:ascii="Arial" w:eastAsia="Batang" w:hAnsi="Arial" w:cs="Arial"/>
          <w:bCs/>
          <w:sz w:val="20"/>
          <w:szCs w:val="20"/>
          <w:lang w:eastAsia="ko-KR"/>
        </w:rPr>
      </w:pPr>
      <w:bookmarkStart w:id="20" w:name="_Hlk59009712"/>
      <w:r w:rsidRPr="00DD28F0">
        <w:rPr>
          <w:rFonts w:ascii="Arial" w:eastAsia="Batang" w:hAnsi="Arial" w:cs="Arial"/>
          <w:bCs/>
          <w:sz w:val="20"/>
          <w:szCs w:val="20"/>
          <w:lang w:eastAsia="ko-KR"/>
        </w:rPr>
        <w:t>Projektna dokumentacija »Sanacija plazu od km 44+600 do km 44+800 proge Jesenice-Sežana izvedbeni načrt sanacije plazu - FAZA 2B IN FAZA 3</w:t>
      </w:r>
      <w:r>
        <w:rPr>
          <w:rFonts w:ascii="Arial" w:eastAsia="Batang" w:hAnsi="Arial" w:cs="Arial"/>
          <w:bCs/>
          <w:sz w:val="20"/>
          <w:szCs w:val="20"/>
          <w:lang w:eastAsia="ko-KR"/>
        </w:rPr>
        <w:t>,</w:t>
      </w:r>
      <w:r w:rsidRPr="00DD28F0">
        <w:rPr>
          <w:rFonts w:ascii="Arial" w:eastAsia="Batang" w:hAnsi="Arial" w:cs="Arial"/>
          <w:bCs/>
          <w:sz w:val="20"/>
          <w:szCs w:val="20"/>
          <w:lang w:eastAsia="ko-KR"/>
        </w:rPr>
        <w:t xml:space="preserve"> št.</w:t>
      </w:r>
      <w:r>
        <w:rPr>
          <w:rFonts w:ascii="Arial" w:eastAsia="Batang" w:hAnsi="Arial" w:cs="Arial"/>
          <w:bCs/>
          <w:sz w:val="20"/>
          <w:szCs w:val="20"/>
          <w:lang w:eastAsia="ko-KR"/>
        </w:rPr>
        <w:t>:</w:t>
      </w:r>
      <w:r w:rsidRPr="00DD28F0">
        <w:rPr>
          <w:rFonts w:ascii="Arial" w:eastAsia="Batang" w:hAnsi="Arial" w:cs="Arial"/>
          <w:bCs/>
          <w:sz w:val="20"/>
          <w:szCs w:val="20"/>
          <w:lang w:eastAsia="ko-KR"/>
        </w:rPr>
        <w:t xml:space="preserve"> SPJC 10/17-SM (oktober 2023) je izdelalo podjetje: Projektiranje in svetovanje Jurij Čadež </w:t>
      </w:r>
      <w:proofErr w:type="spellStart"/>
      <w:r w:rsidRPr="00DD28F0">
        <w:rPr>
          <w:rFonts w:ascii="Arial" w:eastAsia="Batang" w:hAnsi="Arial" w:cs="Arial"/>
          <w:bCs/>
          <w:sz w:val="20"/>
          <w:szCs w:val="20"/>
          <w:lang w:eastAsia="ko-KR"/>
        </w:rPr>
        <w:t>s.p</w:t>
      </w:r>
      <w:proofErr w:type="spellEnd"/>
      <w:r w:rsidRPr="00DD28F0">
        <w:rPr>
          <w:rFonts w:ascii="Arial" w:eastAsia="Batang" w:hAnsi="Arial" w:cs="Arial"/>
          <w:bCs/>
          <w:sz w:val="20"/>
          <w:szCs w:val="20"/>
          <w:lang w:eastAsia="ko-KR"/>
        </w:rPr>
        <w:t xml:space="preserve">. </w:t>
      </w:r>
    </w:p>
    <w:p w14:paraId="7381C058" w14:textId="5E06E0B7" w:rsidR="00727195" w:rsidRDefault="00727195" w:rsidP="00DD28F0">
      <w:pPr>
        <w:spacing w:before="120" w:after="0" w:line="240" w:lineRule="auto"/>
        <w:jc w:val="both"/>
        <w:rPr>
          <w:rFonts w:ascii="Arial" w:eastAsia="Batang" w:hAnsi="Arial" w:cs="Arial"/>
          <w:bCs/>
          <w:sz w:val="20"/>
          <w:szCs w:val="20"/>
          <w:lang w:eastAsia="ko-KR"/>
        </w:rPr>
      </w:pPr>
    </w:p>
    <w:p w14:paraId="48E7C15E" w14:textId="5D72C701" w:rsidR="00727195" w:rsidRDefault="00727195" w:rsidP="00727195">
      <w:pPr>
        <w:pStyle w:val="Odstavekseznama"/>
        <w:numPr>
          <w:ilvl w:val="0"/>
          <w:numId w:val="41"/>
        </w:numPr>
        <w:spacing w:before="120" w:after="0" w:line="240" w:lineRule="auto"/>
        <w:jc w:val="both"/>
        <w:rPr>
          <w:rFonts w:ascii="Arial" w:eastAsia="Batang" w:hAnsi="Arial" w:cs="Arial"/>
          <w:b/>
          <w:bCs/>
          <w:sz w:val="20"/>
          <w:szCs w:val="20"/>
          <w:lang w:eastAsia="ko-KR"/>
        </w:rPr>
      </w:pPr>
      <w:r w:rsidRPr="00727195">
        <w:rPr>
          <w:rFonts w:ascii="Arial" w:eastAsia="Batang" w:hAnsi="Arial" w:cs="Arial"/>
          <w:b/>
          <w:bCs/>
          <w:sz w:val="20"/>
          <w:szCs w:val="20"/>
          <w:lang w:eastAsia="ko-KR"/>
        </w:rPr>
        <w:t>Tehnične zahteve</w:t>
      </w:r>
    </w:p>
    <w:p w14:paraId="04F3059A" w14:textId="77777777" w:rsidR="00727195" w:rsidRPr="00727195" w:rsidRDefault="00727195" w:rsidP="00727195">
      <w:pPr>
        <w:spacing w:before="120" w:after="0" w:line="240" w:lineRule="auto"/>
        <w:jc w:val="both"/>
        <w:rPr>
          <w:rFonts w:ascii="Arial" w:eastAsia="Batang" w:hAnsi="Arial" w:cs="Arial"/>
          <w:bCs/>
          <w:sz w:val="20"/>
          <w:szCs w:val="20"/>
          <w:lang w:eastAsia="ko-KR"/>
        </w:rPr>
      </w:pPr>
      <w:r w:rsidRPr="00727195">
        <w:rPr>
          <w:rFonts w:ascii="Arial" w:eastAsia="Batang" w:hAnsi="Arial" w:cs="Arial"/>
          <w:bCs/>
          <w:sz w:val="20"/>
          <w:szCs w:val="20"/>
          <w:lang w:eastAsia="ko-KR"/>
        </w:rPr>
        <w:t>Izvajalec predvidi tehnologijo izvajanja del, ki predvideva minimalne ovire v železniškem prometu (kot so zapore tirov) pripravi Elaborat tehnologije prometa v času gradnje in krije vse stroške, ki nastanejo s pripravo elaborata in ovirami v železniškem prometu.</w:t>
      </w:r>
    </w:p>
    <w:p w14:paraId="7A2A91C0" w14:textId="77777777" w:rsidR="00727195" w:rsidRPr="00727195" w:rsidRDefault="00727195" w:rsidP="00727195">
      <w:pPr>
        <w:spacing w:before="120" w:after="0" w:line="240" w:lineRule="auto"/>
        <w:jc w:val="both"/>
        <w:rPr>
          <w:rFonts w:ascii="Arial" w:eastAsia="Batang" w:hAnsi="Arial" w:cs="Arial"/>
          <w:bCs/>
          <w:sz w:val="20"/>
          <w:szCs w:val="20"/>
          <w:lang w:eastAsia="ko-KR"/>
        </w:rPr>
      </w:pPr>
      <w:r w:rsidRPr="00EB6D13">
        <w:rPr>
          <w:rFonts w:ascii="Arial" w:eastAsia="Batang" w:hAnsi="Arial" w:cs="Arial"/>
          <w:bCs/>
          <w:sz w:val="20"/>
          <w:szCs w:val="20"/>
          <w:u w:val="single"/>
          <w:lang w:eastAsia="ko-KR"/>
        </w:rPr>
        <w:t>Izvedba projekta je vezana na zaporo proge in mora biti terminsko usklajena z projektom sanacije zgornjega ustroja proge. Terminsko je potrebno izvajati vsa dela, ki zahtevajo zaporo proge, v obdobju neprekinjene 30 dnevne zapore proge</w:t>
      </w:r>
      <w:r w:rsidRPr="00727195">
        <w:rPr>
          <w:rFonts w:ascii="Arial" w:eastAsia="Batang" w:hAnsi="Arial" w:cs="Arial"/>
          <w:bCs/>
          <w:sz w:val="20"/>
          <w:szCs w:val="20"/>
          <w:lang w:eastAsia="ko-KR"/>
        </w:rPr>
        <w:t>. Ponudnik mora razpolagati z zadostnim kadrom in mehanizacijo, da bo lahko izvaja dela 24 ur dnevno.</w:t>
      </w:r>
    </w:p>
    <w:p w14:paraId="4E26646A" w14:textId="77777777" w:rsidR="00727195" w:rsidRPr="00727195" w:rsidRDefault="00727195" w:rsidP="00727195">
      <w:pPr>
        <w:spacing w:before="120" w:after="0" w:line="240" w:lineRule="auto"/>
        <w:jc w:val="both"/>
        <w:rPr>
          <w:rFonts w:ascii="Arial" w:eastAsia="Batang" w:hAnsi="Arial" w:cs="Arial"/>
          <w:bCs/>
          <w:sz w:val="20"/>
          <w:szCs w:val="20"/>
          <w:lang w:eastAsia="ko-KR"/>
        </w:rPr>
      </w:pPr>
    </w:p>
    <w:p w14:paraId="31E7257A" w14:textId="77777777" w:rsidR="00727195" w:rsidRPr="00727195" w:rsidRDefault="00727195" w:rsidP="00727195">
      <w:pPr>
        <w:spacing w:before="120" w:after="0" w:line="240" w:lineRule="auto"/>
        <w:jc w:val="both"/>
        <w:rPr>
          <w:rFonts w:ascii="Arial" w:eastAsia="Batang" w:hAnsi="Arial" w:cs="Arial"/>
          <w:bCs/>
          <w:sz w:val="20"/>
          <w:szCs w:val="20"/>
          <w:lang w:eastAsia="ko-KR"/>
        </w:rPr>
      </w:pPr>
      <w:r w:rsidRPr="00727195">
        <w:rPr>
          <w:rFonts w:ascii="Arial" w:eastAsia="Batang" w:hAnsi="Arial" w:cs="Arial"/>
          <w:bCs/>
          <w:sz w:val="20"/>
          <w:szCs w:val="20"/>
          <w:lang w:eastAsia="ko-KR"/>
        </w:rPr>
        <w:lastRenderedPageBreak/>
        <w:t xml:space="preserve">Izvajalec pred pričetkom del dostavi Elaborat tehnologije izvajanja del s tehnološkim opisom in terminskim planom izvajanja. Za vsako spremembo tehnološkega opisa in terminskega plana mora predhodno pridobiti soglasje naročnika. </w:t>
      </w:r>
    </w:p>
    <w:p w14:paraId="0449BCEC" w14:textId="126D4763" w:rsidR="00727195" w:rsidRPr="00727195" w:rsidRDefault="00727195" w:rsidP="00727195">
      <w:pPr>
        <w:spacing w:before="120" w:after="0" w:line="240" w:lineRule="auto"/>
        <w:jc w:val="both"/>
        <w:rPr>
          <w:rFonts w:ascii="Arial" w:eastAsia="Batang" w:hAnsi="Arial" w:cs="Arial"/>
          <w:bCs/>
          <w:sz w:val="20"/>
          <w:szCs w:val="20"/>
          <w:lang w:eastAsia="ko-KR"/>
        </w:rPr>
      </w:pPr>
      <w:r w:rsidRPr="00727195">
        <w:rPr>
          <w:rFonts w:ascii="Arial" w:eastAsia="Batang" w:hAnsi="Arial" w:cs="Arial"/>
          <w:bCs/>
          <w:sz w:val="20"/>
          <w:szCs w:val="20"/>
          <w:lang w:eastAsia="ko-KR"/>
        </w:rPr>
        <w:t xml:space="preserve">V času izvajanja se vodi gradbeni dnevnik in knjigo izmer skladno z zahtevami Gradbenega zakona in podrejenih predpisov. </w:t>
      </w:r>
    </w:p>
    <w:p w14:paraId="1BE16E85" w14:textId="77777777" w:rsidR="00727195" w:rsidRPr="00727195" w:rsidRDefault="00727195" w:rsidP="00727195">
      <w:pPr>
        <w:spacing w:before="120" w:after="0" w:line="240" w:lineRule="auto"/>
        <w:jc w:val="both"/>
        <w:rPr>
          <w:rFonts w:ascii="Arial" w:eastAsia="Batang" w:hAnsi="Arial" w:cs="Arial"/>
          <w:bCs/>
          <w:sz w:val="20"/>
          <w:szCs w:val="20"/>
          <w:lang w:eastAsia="ko-KR"/>
        </w:rPr>
      </w:pPr>
      <w:r w:rsidRPr="00727195">
        <w:rPr>
          <w:rFonts w:ascii="Arial" w:eastAsia="Batang" w:hAnsi="Arial" w:cs="Arial"/>
          <w:bCs/>
          <w:sz w:val="20"/>
          <w:szCs w:val="20"/>
          <w:lang w:eastAsia="ko-KR"/>
        </w:rPr>
        <w:t>Gradbeni dnevnik je treba začeti voditi z dnem uvedbe izvajalca v delo in ga voditi, ko se dela na gradbišču ali objektu izvajajo. Vpisi v gradbeni dnevnik se morajo vršiti dnevno, udeleženci pri graditvi objekta pa ga podpisujejo ob vsakokratnem pregledu ali nadzoru.</w:t>
      </w:r>
    </w:p>
    <w:p w14:paraId="366B2704" w14:textId="77777777" w:rsidR="00727195" w:rsidRPr="00727195" w:rsidRDefault="00727195" w:rsidP="00727195">
      <w:pPr>
        <w:spacing w:before="120" w:after="0" w:line="240" w:lineRule="auto"/>
        <w:jc w:val="both"/>
        <w:rPr>
          <w:rFonts w:ascii="Arial" w:eastAsia="Batang" w:hAnsi="Arial" w:cs="Arial"/>
          <w:bCs/>
          <w:sz w:val="20"/>
          <w:szCs w:val="20"/>
          <w:lang w:eastAsia="ko-KR"/>
        </w:rPr>
      </w:pPr>
      <w:r w:rsidRPr="00727195">
        <w:rPr>
          <w:rFonts w:ascii="Arial" w:eastAsia="Batang" w:hAnsi="Arial" w:cs="Arial"/>
          <w:bCs/>
          <w:sz w:val="20"/>
          <w:szCs w:val="20"/>
          <w:lang w:eastAsia="ko-KR"/>
        </w:rPr>
        <w:t>Izvajalec odgovornega nadzornika in vodjo projekta pred nadaljevanjem del sproti obvešča o zaključku posameznih faz, ki jih kasneje ni več mogoče pregledati. Izvajalec za namen sprotne kontrole omogoči pregled celotnega objekta, vseh njegovih delov, vključno s konstrukcijami, inštalacijami, opremo in napravami.</w:t>
      </w:r>
    </w:p>
    <w:p w14:paraId="5CB47805" w14:textId="2B558613" w:rsidR="00727195" w:rsidRPr="00727195" w:rsidRDefault="00727195" w:rsidP="00727195">
      <w:pPr>
        <w:spacing w:before="120" w:after="0" w:line="240" w:lineRule="auto"/>
        <w:jc w:val="both"/>
        <w:rPr>
          <w:rFonts w:ascii="Arial" w:eastAsia="Batang" w:hAnsi="Arial" w:cs="Arial"/>
          <w:bCs/>
          <w:sz w:val="20"/>
          <w:szCs w:val="20"/>
          <w:lang w:eastAsia="ko-KR"/>
        </w:rPr>
      </w:pPr>
      <w:r w:rsidRPr="00727195">
        <w:rPr>
          <w:rFonts w:ascii="Arial" w:eastAsia="Batang" w:hAnsi="Arial" w:cs="Arial"/>
          <w:bCs/>
          <w:sz w:val="20"/>
          <w:szCs w:val="20"/>
          <w:lang w:eastAsia="ko-KR"/>
        </w:rPr>
        <w:t>Dela morajo biti izvedena tako, da se zagotovijo minimalne ovire v prometu. V kolikor narava del dopušča izvajalec izvaja dela neprekinjeno v času dovoljenja za delo oz. zapor z maksimalno delovno ekipo.</w:t>
      </w:r>
    </w:p>
    <w:p w14:paraId="1749492F" w14:textId="77777777" w:rsidR="00727195" w:rsidRPr="00727195" w:rsidRDefault="00727195" w:rsidP="00727195">
      <w:pPr>
        <w:spacing w:before="120" w:after="0" w:line="240" w:lineRule="auto"/>
        <w:jc w:val="both"/>
        <w:rPr>
          <w:rFonts w:ascii="Arial" w:eastAsia="Batang" w:hAnsi="Arial" w:cs="Arial"/>
          <w:bCs/>
          <w:sz w:val="20"/>
          <w:szCs w:val="20"/>
          <w:lang w:eastAsia="ko-KR"/>
        </w:rPr>
      </w:pPr>
    </w:p>
    <w:bookmarkEnd w:id="20"/>
    <w:p w14:paraId="1F59C807" w14:textId="6E4ABB38" w:rsidR="00727195" w:rsidRPr="00727195" w:rsidRDefault="00727195" w:rsidP="00727195">
      <w:pPr>
        <w:pStyle w:val="Odstavekseznama"/>
        <w:numPr>
          <w:ilvl w:val="0"/>
          <w:numId w:val="41"/>
        </w:numPr>
        <w:spacing w:before="120" w:after="0" w:line="240" w:lineRule="auto"/>
        <w:jc w:val="both"/>
        <w:rPr>
          <w:rFonts w:ascii="Arial" w:hAnsi="Arial" w:cs="Arial"/>
          <w:b/>
          <w:sz w:val="20"/>
          <w:szCs w:val="20"/>
          <w:lang w:eastAsia="ko-KR"/>
        </w:rPr>
      </w:pPr>
      <w:r w:rsidRPr="00727195">
        <w:rPr>
          <w:rFonts w:ascii="Arial" w:hAnsi="Arial" w:cs="Arial"/>
          <w:b/>
          <w:sz w:val="20"/>
          <w:szCs w:val="20"/>
          <w:lang w:eastAsia="ko-KR"/>
        </w:rPr>
        <w:t>Splošna navodila k popisu</w:t>
      </w:r>
    </w:p>
    <w:p w14:paraId="525B64A5" w14:textId="77777777" w:rsidR="00727195" w:rsidRPr="00727195" w:rsidRDefault="00727195" w:rsidP="00727195">
      <w:pPr>
        <w:spacing w:before="120" w:after="0" w:line="240" w:lineRule="auto"/>
        <w:jc w:val="both"/>
        <w:rPr>
          <w:rFonts w:ascii="Arial" w:hAnsi="Arial" w:cs="Arial"/>
          <w:sz w:val="20"/>
          <w:szCs w:val="20"/>
          <w:lang w:eastAsia="ko-KR"/>
        </w:rPr>
      </w:pPr>
      <w:r w:rsidRPr="00727195">
        <w:rPr>
          <w:rFonts w:ascii="Arial" w:hAnsi="Arial" w:cs="Arial"/>
          <w:sz w:val="20"/>
          <w:szCs w:val="20"/>
          <w:lang w:eastAsia="ko-KR"/>
        </w:rPr>
        <w:t xml:space="preserve">Izdelavo ponudbe in izvedbo projekta je potrebno izdelati skladno z načrtom. Načrt je potrebno upoštevati v celoti (risbe, opisi in popisi). </w:t>
      </w:r>
    </w:p>
    <w:p w14:paraId="1730FF50" w14:textId="2568D6E5" w:rsidR="00727195" w:rsidRPr="00247040" w:rsidRDefault="00727195" w:rsidP="00727195">
      <w:pPr>
        <w:spacing w:before="120" w:after="0" w:line="240" w:lineRule="auto"/>
        <w:jc w:val="both"/>
        <w:rPr>
          <w:rFonts w:ascii="Arial" w:hAnsi="Arial" w:cs="Arial"/>
          <w:sz w:val="20"/>
          <w:szCs w:val="20"/>
          <w:lang w:eastAsia="ko-KR"/>
        </w:rPr>
      </w:pPr>
      <w:r w:rsidRPr="00247040">
        <w:rPr>
          <w:rFonts w:ascii="Arial" w:hAnsi="Arial" w:cs="Arial"/>
          <w:sz w:val="20"/>
          <w:szCs w:val="20"/>
          <w:lang w:eastAsia="ko-KR"/>
        </w:rPr>
        <w:t xml:space="preserve">V primeru tiskarskih napak in morebitnih neskladij v projektu, je ponudnik ali izvajalec dolžan </w:t>
      </w:r>
      <w:r w:rsidR="00482469" w:rsidRPr="00247040">
        <w:rPr>
          <w:rFonts w:ascii="Arial" w:hAnsi="Arial" w:cs="Arial"/>
          <w:sz w:val="20"/>
          <w:szCs w:val="20"/>
          <w:lang w:eastAsia="ko-KR"/>
        </w:rPr>
        <w:t xml:space="preserve">pred izvedbo del </w:t>
      </w:r>
      <w:r w:rsidRPr="00247040">
        <w:rPr>
          <w:rFonts w:ascii="Arial" w:hAnsi="Arial" w:cs="Arial"/>
          <w:sz w:val="20"/>
          <w:szCs w:val="20"/>
          <w:lang w:eastAsia="ko-KR"/>
        </w:rPr>
        <w:t xml:space="preserve">na to opozoriti </w:t>
      </w:r>
      <w:r w:rsidR="0044078A" w:rsidRPr="00247040">
        <w:rPr>
          <w:rFonts w:ascii="Arial" w:hAnsi="Arial" w:cs="Arial"/>
          <w:sz w:val="20"/>
          <w:szCs w:val="20"/>
          <w:lang w:eastAsia="ko-KR"/>
        </w:rPr>
        <w:t xml:space="preserve">odgovornega projektanta in </w:t>
      </w:r>
      <w:r w:rsidRPr="00247040">
        <w:rPr>
          <w:rFonts w:ascii="Arial" w:hAnsi="Arial" w:cs="Arial"/>
          <w:sz w:val="20"/>
          <w:szCs w:val="20"/>
          <w:lang w:eastAsia="ko-KR"/>
        </w:rPr>
        <w:t>naročnika.</w:t>
      </w:r>
    </w:p>
    <w:p w14:paraId="4DBF4CB8" w14:textId="77777777" w:rsidR="00727195" w:rsidRPr="00247040" w:rsidRDefault="00727195" w:rsidP="00727195">
      <w:pPr>
        <w:spacing w:before="120" w:after="0" w:line="240" w:lineRule="auto"/>
        <w:jc w:val="both"/>
        <w:rPr>
          <w:rFonts w:ascii="Arial" w:hAnsi="Arial" w:cs="Arial"/>
          <w:sz w:val="20"/>
          <w:szCs w:val="20"/>
          <w:lang w:eastAsia="ko-KR"/>
        </w:rPr>
      </w:pPr>
      <w:r w:rsidRPr="00247040">
        <w:rPr>
          <w:rFonts w:ascii="Arial" w:hAnsi="Arial" w:cs="Arial"/>
          <w:sz w:val="20"/>
          <w:szCs w:val="20"/>
          <w:lang w:eastAsia="ko-KR"/>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48DA0237" w14:textId="67817BC9" w:rsidR="00DD28F0" w:rsidRPr="00247040" w:rsidRDefault="00727195" w:rsidP="00727195">
      <w:pPr>
        <w:spacing w:before="120" w:after="0" w:line="240" w:lineRule="auto"/>
        <w:jc w:val="both"/>
        <w:rPr>
          <w:rFonts w:ascii="Arial" w:hAnsi="Arial" w:cs="Arial"/>
          <w:sz w:val="20"/>
          <w:szCs w:val="20"/>
          <w:lang w:eastAsia="ko-KR"/>
        </w:rPr>
      </w:pPr>
      <w:r w:rsidRPr="00247040">
        <w:rPr>
          <w:rFonts w:ascii="Arial" w:hAnsi="Arial" w:cs="Arial"/>
          <w:sz w:val="20"/>
          <w:szCs w:val="20"/>
          <w:lang w:eastAsia="ko-KR"/>
        </w:rPr>
        <w:t>Za vse vgrajene materiale mora izvajalec predložiti ateste o kvaliteti materialov, ki jih izda pooblaščeni zavod za tovrstne dejavnosti.</w:t>
      </w:r>
    </w:p>
    <w:p w14:paraId="6D76B1BF" w14:textId="77777777" w:rsidR="00B15252" w:rsidRPr="00DD28F0" w:rsidRDefault="00B15252" w:rsidP="00727195">
      <w:pPr>
        <w:spacing w:before="120" w:after="0" w:line="240" w:lineRule="auto"/>
        <w:jc w:val="both"/>
        <w:rPr>
          <w:rFonts w:ascii="Arial" w:hAnsi="Arial" w:cs="Arial"/>
          <w:sz w:val="20"/>
          <w:szCs w:val="20"/>
          <w:lang w:eastAsia="ko-KR"/>
        </w:rPr>
      </w:pPr>
    </w:p>
    <w:p w14:paraId="65FB8ABF" w14:textId="17D01E67" w:rsidR="00DD28F0" w:rsidRDefault="00B15252" w:rsidP="00B15252">
      <w:pPr>
        <w:pStyle w:val="Odstavekseznama"/>
        <w:numPr>
          <w:ilvl w:val="0"/>
          <w:numId w:val="41"/>
        </w:numPr>
        <w:spacing w:after="120"/>
        <w:jc w:val="both"/>
        <w:rPr>
          <w:rFonts w:ascii="Arial" w:hAnsi="Arial" w:cs="Arial"/>
          <w:b/>
          <w:sz w:val="20"/>
          <w:szCs w:val="20"/>
        </w:rPr>
      </w:pPr>
      <w:r>
        <w:rPr>
          <w:rFonts w:ascii="Arial" w:hAnsi="Arial" w:cs="Arial"/>
          <w:b/>
          <w:sz w:val="20"/>
          <w:szCs w:val="20"/>
        </w:rPr>
        <w:t>Obračun izvedenih del</w:t>
      </w:r>
    </w:p>
    <w:p w14:paraId="63FE525F" w14:textId="284571DE" w:rsidR="00DD28F0" w:rsidRPr="00247040" w:rsidRDefault="00482469" w:rsidP="00EA2BDF">
      <w:pPr>
        <w:spacing w:after="120"/>
        <w:jc w:val="both"/>
        <w:rPr>
          <w:rFonts w:ascii="Arial" w:hAnsi="Arial" w:cs="Arial"/>
          <w:sz w:val="20"/>
          <w:szCs w:val="20"/>
        </w:rPr>
      </w:pPr>
      <w:r w:rsidRPr="00247040">
        <w:rPr>
          <w:rFonts w:ascii="Arial" w:hAnsi="Arial" w:cs="Arial"/>
          <w:sz w:val="20"/>
          <w:szCs w:val="20"/>
        </w:rPr>
        <w:t>Obračun se izvede po dejansko opravljenih količinah, skladno s podpisanim gradbenim dnevnikom in knjigo obračuna, katera mora biti potrjena s strani nadzor</w:t>
      </w:r>
      <w:r w:rsidR="002D4DDC" w:rsidRPr="00247040">
        <w:rPr>
          <w:rFonts w:ascii="Arial" w:hAnsi="Arial" w:cs="Arial"/>
          <w:sz w:val="20"/>
          <w:szCs w:val="20"/>
        </w:rPr>
        <w:t>nika.</w:t>
      </w:r>
    </w:p>
    <w:p w14:paraId="77D5137D" w14:textId="77777777" w:rsidR="00FB1881" w:rsidRDefault="00FB1881" w:rsidP="00D32947">
      <w:pPr>
        <w:jc w:val="both"/>
        <w:rPr>
          <w:rFonts w:ascii="Arial" w:hAnsi="Arial" w:cs="Arial"/>
          <w:b/>
          <w:color w:val="0D0D0D" w:themeColor="text1" w:themeTint="F2"/>
          <w:sz w:val="20"/>
          <w:szCs w:val="20"/>
        </w:rPr>
      </w:pPr>
    </w:p>
    <w:p w14:paraId="29567A1E" w14:textId="51654233" w:rsidR="00D32947" w:rsidRPr="00F737E1" w:rsidRDefault="00D32947" w:rsidP="00D32947">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w:t>
      </w:r>
      <w:r w:rsidR="00596A48">
        <w:rPr>
          <w:rFonts w:ascii="Arial" w:hAnsi="Arial" w:cs="Arial"/>
          <w:b/>
          <w:color w:val="0D0D0D" w:themeColor="text1" w:themeTint="F2"/>
          <w:sz w:val="20"/>
          <w:szCs w:val="20"/>
        </w:rPr>
        <w:t>I</w:t>
      </w:r>
      <w:r w:rsidRPr="00F737E1">
        <w:rPr>
          <w:rFonts w:ascii="Arial" w:hAnsi="Arial" w:cs="Arial"/>
          <w:b/>
          <w:color w:val="0D0D0D" w:themeColor="text1" w:themeTint="F2"/>
          <w:sz w:val="20"/>
          <w:szCs w:val="20"/>
        </w:rPr>
        <w:t>:</w:t>
      </w:r>
    </w:p>
    <w:p w14:paraId="759796F4"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1: </w:t>
      </w:r>
    </w:p>
    <w:p w14:paraId="4725D64C" w14:textId="2FEB7390" w:rsidR="0082378D" w:rsidRDefault="000F233F" w:rsidP="000F233F">
      <w:pPr>
        <w:pStyle w:val="Odstavekseznama"/>
        <w:numPr>
          <w:ilvl w:val="0"/>
          <w:numId w:val="42"/>
        </w:numPr>
        <w:spacing w:after="0" w:line="240" w:lineRule="auto"/>
        <w:jc w:val="both"/>
        <w:rPr>
          <w:rFonts w:ascii="Arial" w:hAnsi="Arial" w:cs="Arial"/>
          <w:sz w:val="20"/>
          <w:lang w:eastAsia="ar-SA"/>
        </w:rPr>
      </w:pPr>
      <w:r w:rsidRPr="000F233F">
        <w:rPr>
          <w:rFonts w:ascii="Arial" w:hAnsi="Arial" w:cs="Arial"/>
          <w:sz w:val="20"/>
          <w:lang w:eastAsia="ar-SA"/>
        </w:rPr>
        <w:t xml:space="preserve">Projektna dokumentacija: »Sanacija plazu od km 44+600 do km 44+800 proge Jesenice-Sežana - </w:t>
      </w:r>
      <w:r w:rsidR="00E563BF">
        <w:rPr>
          <w:rFonts w:ascii="Arial" w:hAnsi="Arial" w:cs="Arial"/>
          <w:sz w:val="20"/>
          <w:lang w:eastAsia="ar-SA"/>
        </w:rPr>
        <w:t>I</w:t>
      </w:r>
      <w:r w:rsidRPr="000F233F">
        <w:rPr>
          <w:rFonts w:ascii="Arial" w:hAnsi="Arial" w:cs="Arial"/>
          <w:sz w:val="20"/>
          <w:lang w:eastAsia="ar-SA"/>
        </w:rPr>
        <w:t>zvedbeni načrt sanacije plazu - Faza 2B in Faza 3«, št. proj.: SPJC 10/17-SM, oktober 2023, projektant: Projektiranje in svetovanje Jurij Čadež S.P.</w:t>
      </w:r>
    </w:p>
    <w:p w14:paraId="35F22445" w14:textId="77777777" w:rsidR="000F233F" w:rsidRPr="000F233F" w:rsidRDefault="000F233F" w:rsidP="00482469">
      <w:pPr>
        <w:pStyle w:val="Odstavekseznama"/>
        <w:spacing w:after="0" w:line="240" w:lineRule="auto"/>
        <w:jc w:val="both"/>
        <w:rPr>
          <w:rFonts w:ascii="Arial" w:hAnsi="Arial" w:cs="Arial"/>
          <w:sz w:val="20"/>
          <w:lang w:eastAsia="ar-SA"/>
        </w:rPr>
      </w:pPr>
    </w:p>
    <w:p w14:paraId="4EA14381" w14:textId="33866D8F"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2: </w:t>
      </w:r>
    </w:p>
    <w:p w14:paraId="1BA77884" w14:textId="77777777" w:rsidR="00D32947" w:rsidRPr="000F233F" w:rsidRDefault="00D32947" w:rsidP="00556B7D">
      <w:pPr>
        <w:pStyle w:val="Odstavekseznama"/>
        <w:numPr>
          <w:ilvl w:val="0"/>
          <w:numId w:val="34"/>
        </w:numPr>
        <w:spacing w:after="0" w:line="240" w:lineRule="auto"/>
        <w:contextualSpacing w:val="0"/>
        <w:jc w:val="both"/>
        <w:rPr>
          <w:rFonts w:ascii="Arial" w:hAnsi="Arial" w:cs="Arial"/>
          <w:color w:val="0D0D0D" w:themeColor="text1" w:themeTint="F2"/>
          <w:sz w:val="20"/>
        </w:rPr>
      </w:pPr>
      <w:r w:rsidRPr="000F233F">
        <w:rPr>
          <w:rFonts w:ascii="Arial" w:hAnsi="Arial" w:cs="Arial"/>
          <w:bCs/>
          <w:iCs/>
          <w:color w:val="0D0D0D" w:themeColor="text1" w:themeTint="F2"/>
          <w:sz w:val="20"/>
        </w:rPr>
        <w:t>Tabela ponudbenega predračuna tudi v formatu .</w:t>
      </w:r>
      <w:proofErr w:type="spellStart"/>
      <w:r w:rsidRPr="000F233F">
        <w:rPr>
          <w:rFonts w:ascii="Arial" w:hAnsi="Arial" w:cs="Arial"/>
          <w:bCs/>
          <w:iCs/>
          <w:color w:val="0D0D0D" w:themeColor="text1" w:themeTint="F2"/>
          <w:sz w:val="20"/>
        </w:rPr>
        <w:t>xlsx</w:t>
      </w:r>
      <w:proofErr w:type="spellEnd"/>
      <w:r w:rsidRPr="000F233F">
        <w:rPr>
          <w:rFonts w:ascii="Arial" w:hAnsi="Arial" w:cs="Arial"/>
          <w:bCs/>
          <w:iCs/>
          <w:color w:val="0D0D0D" w:themeColor="text1" w:themeTint="F2"/>
          <w:sz w:val="20"/>
        </w:rPr>
        <w:t xml:space="preserve"> (Microsoft Excel).</w:t>
      </w:r>
    </w:p>
    <w:p w14:paraId="69656799" w14:textId="77777777" w:rsidR="00442B9D" w:rsidRDefault="00442B9D" w:rsidP="004F0BEA">
      <w:pPr>
        <w:jc w:val="both"/>
        <w:rPr>
          <w:rFonts w:ascii="Arial" w:hAnsi="Arial" w:cs="Arial"/>
          <w:sz w:val="20"/>
          <w:szCs w:val="20"/>
        </w:rPr>
      </w:pPr>
    </w:p>
    <w:p w14:paraId="504B5F69" w14:textId="77777777" w:rsidR="00D32947" w:rsidRDefault="00D32947" w:rsidP="00F40E80">
      <w:pPr>
        <w:spacing w:after="0" w:line="240" w:lineRule="auto"/>
        <w:jc w:val="both"/>
        <w:rPr>
          <w:rFonts w:ascii="Arial" w:hAnsi="Arial" w:cs="Arial"/>
          <w:sz w:val="20"/>
          <w:szCs w:val="20"/>
        </w:rPr>
      </w:pPr>
    </w:p>
    <w:p w14:paraId="230D137C" w14:textId="77777777" w:rsidR="00842F03" w:rsidRDefault="00842F03"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03C2EFE2"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lastRenderedPageBreak/>
        <w:t>OBRAZEC 1</w:t>
      </w:r>
      <w:r w:rsidR="00F86E05" w:rsidRPr="00F86E05">
        <w:rPr>
          <w:rFonts w:ascii="Arial" w:eastAsia="Batang" w:hAnsi="Arial" w:cs="Arial"/>
          <w:b/>
          <w:sz w:val="20"/>
          <w:szCs w:val="20"/>
          <w:lang w:eastAsia="ko-KR"/>
        </w:rPr>
        <w:t>5</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296A23" w:rsidRDefault="003F21A4" w:rsidP="00F40E80">
      <w:pPr>
        <w:spacing w:line="240" w:lineRule="auto"/>
        <w:rPr>
          <w:rStyle w:val="SlogTahoma"/>
          <w:rFonts w:ascii="Arial" w:hAnsi="Arial" w:cs="Arial"/>
          <w:b/>
          <w:sz w:val="20"/>
          <w:szCs w:val="20"/>
        </w:rPr>
      </w:pPr>
      <w:r w:rsidRPr="00296A23">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E0549">
        <w:rPr>
          <w:rStyle w:val="SlogTahoma"/>
          <w:rFonts w:ascii="Arial" w:hAnsi="Arial" w:cs="Arial"/>
          <w:sz w:val="20"/>
          <w:szCs w:val="20"/>
        </w:rPr>
        <w:t>okoljskih</w:t>
      </w:r>
      <w:proofErr w:type="spellEnd"/>
      <w:r w:rsidRPr="009E0549">
        <w:rPr>
          <w:rStyle w:val="SlogTahoma"/>
          <w:rFonts w:ascii="Arial" w:hAnsi="Arial" w:cs="Arial"/>
          <w:sz w:val="20"/>
          <w:szCs w:val="20"/>
        </w:rPr>
        <w:t xml:space="preserve">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556B7D">
      <w:pPr>
        <w:numPr>
          <w:ilvl w:val="0"/>
          <w:numId w:val="29"/>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proofErr w:type="spellStart"/>
      <w:r w:rsidRPr="009E0549">
        <w:rPr>
          <w:rStyle w:val="SlogTahoma"/>
          <w:rFonts w:ascii="Arial" w:hAnsi="Arial" w:cs="Arial"/>
          <w:sz w:val="20"/>
          <w:szCs w:val="20"/>
        </w:rPr>
        <w:t>optimiranje</w:t>
      </w:r>
      <w:proofErr w:type="spellEnd"/>
      <w:r w:rsidRPr="009E0549">
        <w:rPr>
          <w:rStyle w:val="SlogTahoma"/>
          <w:rFonts w:ascii="Arial" w:hAnsi="Arial" w:cs="Arial"/>
          <w:sz w:val="20"/>
          <w:szCs w:val="20"/>
        </w:rPr>
        <w:t xml:space="preserve"> ravnanja z odpadki s ciljem zmanjševanja povzročenih količin odpadkov,</w:t>
      </w:r>
    </w:p>
    <w:p w14:paraId="2BBA0F3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V skladu z zastavljeno strategijo varstva okolja, ki je del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 xml:space="preserve">Obveščanje pristojnih državnih organov za obveščanje (tel. 112) v primeru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3"/>
      <w:headerReference w:type="first" r:id="rId14"/>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F9E8B" w14:textId="77777777" w:rsidR="00E41231" w:rsidRDefault="00E41231" w:rsidP="00107834">
      <w:pPr>
        <w:spacing w:line="240" w:lineRule="auto"/>
      </w:pPr>
      <w:r>
        <w:separator/>
      </w:r>
    </w:p>
  </w:endnote>
  <w:endnote w:type="continuationSeparator" w:id="0">
    <w:p w14:paraId="23F1521E" w14:textId="77777777" w:rsidR="00E41231" w:rsidRDefault="00E4123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E41231" w:rsidRDefault="00E41231">
    <w:pPr>
      <w:pStyle w:val="Noga"/>
      <w:jc w:val="center"/>
    </w:pPr>
    <w:r>
      <w:fldChar w:fldCharType="begin"/>
    </w:r>
    <w:r>
      <w:instrText>PAGE   \* MERGEFORMAT</w:instrText>
    </w:r>
    <w:r>
      <w:fldChar w:fldCharType="separate"/>
    </w:r>
    <w:r>
      <w:rPr>
        <w:noProof/>
      </w:rPr>
      <w:t>21</w:t>
    </w:r>
    <w:r>
      <w:rPr>
        <w:noProof/>
      </w:rPr>
      <w:fldChar w:fldCharType="end"/>
    </w:r>
  </w:p>
  <w:p w14:paraId="6A61D9A3" w14:textId="77777777" w:rsidR="00E41231" w:rsidRDefault="00E412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846BA" w14:textId="77777777" w:rsidR="00E41231" w:rsidRPr="00B865CB" w:rsidRDefault="00E41231" w:rsidP="00B865CB">
    <w:pPr>
      <w:tabs>
        <w:tab w:val="left" w:pos="4395"/>
        <w:tab w:val="center" w:pos="5020"/>
      </w:tabs>
      <w:spacing w:after="3" w:line="265" w:lineRule="auto"/>
      <w:rPr>
        <w:rFonts w:ascii="Times New Roman" w:hAnsi="Times New Roman"/>
        <w:color w:val="A6A6A6"/>
        <w:sz w:val="24"/>
        <w:szCs w:val="24"/>
      </w:rPr>
    </w:pPr>
    <w:bookmarkStart w:id="8" w:name="_Hlk161230579"/>
    <w:r w:rsidRPr="00B865CB">
      <w:rPr>
        <w:rFonts w:ascii="Times New Roman" w:hAnsi="Times New Roman"/>
        <w:color w:val="A6A6A6"/>
        <w:sz w:val="16"/>
        <w:szCs w:val="24"/>
      </w:rPr>
      <w:t xml:space="preserve">Družba z omejeno odgovornostjo registrirana </w:t>
    </w:r>
    <w:r w:rsidRPr="00B865CB">
      <w:rPr>
        <w:rFonts w:ascii="Times New Roman" w:hAnsi="Times New Roman"/>
        <w:color w:val="A6A6A6"/>
        <w:sz w:val="16"/>
        <w:szCs w:val="24"/>
      </w:rPr>
      <w:tab/>
      <w:t xml:space="preserve">MŠ 6017177000 </w:t>
    </w:r>
  </w:p>
  <w:p w14:paraId="372E1700" w14:textId="77777777" w:rsidR="00E41231" w:rsidRPr="00B865CB" w:rsidRDefault="00E41231" w:rsidP="00B865CB">
    <w:pPr>
      <w:tabs>
        <w:tab w:val="left" w:pos="4395"/>
        <w:tab w:val="center" w:pos="5276"/>
      </w:tabs>
      <w:spacing w:after="3" w:line="265" w:lineRule="auto"/>
      <w:ind w:left="-8"/>
      <w:rPr>
        <w:rFonts w:ascii="Times New Roman" w:hAnsi="Times New Roman"/>
        <w:color w:val="A6A6A6"/>
        <w:sz w:val="24"/>
        <w:szCs w:val="24"/>
      </w:rPr>
    </w:pPr>
    <w:r w:rsidRPr="00B865CB">
      <w:rPr>
        <w:rFonts w:ascii="Times New Roman" w:hAnsi="Times New Roman"/>
        <w:color w:val="A6A6A6"/>
        <w:sz w:val="16"/>
        <w:szCs w:val="24"/>
      </w:rPr>
      <w:t>pri Okrožnem sodišču v Ljubljani</w:t>
    </w:r>
    <w:r w:rsidRPr="00B865CB">
      <w:rPr>
        <w:rFonts w:ascii="Times New Roman" w:hAnsi="Times New Roman"/>
        <w:color w:val="A6A6A6"/>
        <w:sz w:val="16"/>
        <w:szCs w:val="24"/>
      </w:rPr>
      <w:tab/>
      <w:t>ID za DDV SI94995737</w:t>
    </w:r>
  </w:p>
  <w:p w14:paraId="7E353523" w14:textId="77777777" w:rsidR="00E41231" w:rsidRPr="00B865CB" w:rsidRDefault="00E41231" w:rsidP="00B865CB">
    <w:pPr>
      <w:spacing w:after="3" w:line="265" w:lineRule="auto"/>
      <w:ind w:left="2"/>
      <w:rPr>
        <w:rFonts w:ascii="Times New Roman" w:hAnsi="Times New Roman"/>
        <w:color w:val="A6A6A6"/>
        <w:sz w:val="16"/>
        <w:szCs w:val="24"/>
      </w:rPr>
    </w:pPr>
    <w:r w:rsidRPr="00B865CB">
      <w:rPr>
        <w:rFonts w:ascii="Times New Roman" w:hAnsi="Times New Roman"/>
        <w:color w:val="A6A6A6"/>
        <w:sz w:val="16"/>
        <w:szCs w:val="24"/>
      </w:rPr>
      <w:t>Osnovni kapital: 15.828.186,15 EUR</w:t>
    </w:r>
  </w:p>
  <w:bookmarkEnd w:id="8"/>
  <w:p w14:paraId="6A5FA011" w14:textId="77777777" w:rsidR="00E41231" w:rsidRDefault="00E4123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E41231" w:rsidRPr="00831D98" w:rsidRDefault="00E4123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B74B" w14:textId="77777777" w:rsidR="00E41231" w:rsidRDefault="00E41231" w:rsidP="00107834">
      <w:pPr>
        <w:spacing w:line="240" w:lineRule="auto"/>
      </w:pPr>
      <w:r>
        <w:separator/>
      </w:r>
    </w:p>
  </w:footnote>
  <w:footnote w:type="continuationSeparator" w:id="0">
    <w:p w14:paraId="08036AF9" w14:textId="77777777" w:rsidR="00E41231" w:rsidRDefault="00E41231"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1485E" w14:textId="5AD57362" w:rsidR="00E41231" w:rsidRDefault="00E41231">
    <w:pPr>
      <w:pStyle w:val="Glava"/>
    </w:pPr>
    <w:r>
      <w:rPr>
        <w:noProof/>
      </w:rPr>
      <w:drawing>
        <wp:inline distT="0" distB="0" distL="0" distR="0" wp14:anchorId="6BAEE756" wp14:editId="34311A94">
          <wp:extent cx="774065" cy="274320"/>
          <wp:effectExtent l="0" t="0" r="698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7" w:name="_Hlk161230558"/>
  <w:p w14:paraId="33B8A86A" w14:textId="77777777" w:rsidR="00E41231" w:rsidRPr="00B865CB" w:rsidRDefault="00E41231" w:rsidP="00B865CB">
    <w:pPr>
      <w:spacing w:after="0" w:line="259" w:lineRule="auto"/>
      <w:ind w:left="1"/>
      <w:rPr>
        <w:rFonts w:ascii="Times New Roman" w:hAnsi="Times New Roman"/>
        <w:sz w:val="24"/>
        <w:szCs w:val="24"/>
      </w:rPr>
    </w:pPr>
    <w:r w:rsidRPr="00B865CB">
      <w:rPr>
        <w:rFonts w:ascii="Times New Roman" w:hAnsi="Times New Roman"/>
        <w:noProof/>
        <w:sz w:val="24"/>
        <w:szCs w:val="24"/>
      </w:rPr>
      <mc:AlternateContent>
        <mc:Choice Requires="wpg">
          <w:drawing>
            <wp:anchor distT="0" distB="0" distL="114300" distR="114300" simplePos="0" relativeHeight="251659264" behindDoc="0" locked="0" layoutInCell="1" allowOverlap="1" wp14:anchorId="638869E3" wp14:editId="035326E6">
              <wp:simplePos x="0" y="0"/>
              <wp:positionH relativeFrom="column">
                <wp:posOffset>-326337</wp:posOffset>
              </wp:positionH>
              <wp:positionV relativeFrom="paragraph">
                <wp:posOffset>-635</wp:posOffset>
              </wp:positionV>
              <wp:extent cx="1760855" cy="281305"/>
              <wp:effectExtent l="0" t="0" r="0" b="4445"/>
              <wp:wrapNone/>
              <wp:docPr id="343508826"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65394114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960679300"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2118026291"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33834901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30533499"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808426677"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326543705"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02944265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234890549"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37496534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1844701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48364599"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45840533"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850074243"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508300053"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81893501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68818424"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210957863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26963140"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387278679"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427DC30" id="Group 116" o:spid="_x0000_s1026" style="position:absolute;margin-left:-25.7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&#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4E21BDC1" w14:textId="77777777" w:rsidR="00E41231" w:rsidRPr="00B865CB" w:rsidRDefault="00E41231" w:rsidP="00B865CB">
    <w:pPr>
      <w:spacing w:after="0" w:line="259" w:lineRule="auto"/>
      <w:rPr>
        <w:rFonts w:ascii="Times New Roman" w:hAnsi="Times New Roman"/>
        <w:sz w:val="24"/>
        <w:szCs w:val="24"/>
      </w:rPr>
    </w:pPr>
  </w:p>
  <w:tbl>
    <w:tblPr>
      <w:tblStyle w:val="Tabelamrea3"/>
      <w:tblW w:w="87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2704"/>
    </w:tblGrid>
    <w:tr w:rsidR="00E41231" w:rsidRPr="00B865CB" w14:paraId="483E41D5" w14:textId="77777777" w:rsidTr="00D8512B">
      <w:tc>
        <w:tcPr>
          <w:tcW w:w="4389" w:type="dxa"/>
        </w:tcPr>
        <w:p w14:paraId="7F796762" w14:textId="77777777" w:rsidR="00E41231" w:rsidRPr="00B865CB" w:rsidRDefault="00E41231"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16"/>
            </w:rPr>
            <w:t>SŽ – Infrastruktura, d.o.o.</w:t>
          </w:r>
        </w:p>
      </w:tc>
      <w:tc>
        <w:tcPr>
          <w:tcW w:w="1701" w:type="dxa"/>
        </w:tcPr>
        <w:p w14:paraId="6F80055F" w14:textId="77777777" w:rsidR="00E41231" w:rsidRPr="00B865CB" w:rsidRDefault="00E41231" w:rsidP="00B865CB">
          <w:pPr>
            <w:tabs>
              <w:tab w:val="right" w:pos="4044"/>
            </w:tabs>
            <w:spacing w:afterLines="20" w:after="48" w:line="22" w:lineRule="atLeast"/>
            <w:ind w:left="11" w:hanging="11"/>
            <w:rPr>
              <w:rFonts w:ascii="Arial" w:hAnsi="Arial" w:cs="Arial"/>
              <w:color w:val="A6A6A6"/>
              <w:sz w:val="16"/>
              <w:szCs w:val="16"/>
            </w:rPr>
          </w:pPr>
        </w:p>
      </w:tc>
      <w:tc>
        <w:tcPr>
          <w:tcW w:w="2704" w:type="dxa"/>
        </w:tcPr>
        <w:p w14:paraId="1D5B0793" w14:textId="77777777" w:rsidR="00E41231" w:rsidRPr="00B865CB" w:rsidRDefault="00E41231" w:rsidP="00B865CB">
          <w:pPr>
            <w:tabs>
              <w:tab w:val="right" w:pos="4044"/>
            </w:tabs>
            <w:spacing w:afterLines="20" w:after="48" w:line="22" w:lineRule="atLeast"/>
            <w:ind w:left="11" w:hanging="11"/>
            <w:rPr>
              <w:rFonts w:ascii="Arial" w:hAnsi="Arial" w:cs="Arial"/>
              <w:color w:val="A6A6A6"/>
              <w:sz w:val="16"/>
              <w:szCs w:val="16"/>
            </w:rPr>
          </w:pPr>
        </w:p>
      </w:tc>
    </w:tr>
    <w:tr w:rsidR="00E41231" w:rsidRPr="00B865CB" w14:paraId="07FB7478" w14:textId="77777777" w:rsidTr="00D8512B">
      <w:tc>
        <w:tcPr>
          <w:tcW w:w="4389" w:type="dxa"/>
        </w:tcPr>
        <w:p w14:paraId="17706166" w14:textId="77777777" w:rsidR="00E41231" w:rsidRPr="00B865CB" w:rsidRDefault="00E41231" w:rsidP="00B865CB">
          <w:pPr>
            <w:spacing w:afterLines="20" w:after="48" w:line="22" w:lineRule="atLeast"/>
            <w:ind w:left="11" w:hanging="11"/>
            <w:rPr>
              <w:rFonts w:ascii="Arial" w:hAnsi="Arial" w:cs="Arial"/>
              <w:color w:val="A6A6A6"/>
              <w:sz w:val="16"/>
              <w:szCs w:val="16"/>
            </w:rPr>
          </w:pPr>
        </w:p>
      </w:tc>
      <w:tc>
        <w:tcPr>
          <w:tcW w:w="1701" w:type="dxa"/>
        </w:tcPr>
        <w:p w14:paraId="4D553170" w14:textId="77777777" w:rsidR="00E41231" w:rsidRPr="00B865CB" w:rsidRDefault="00E41231" w:rsidP="00B865CB">
          <w:pPr>
            <w:tabs>
              <w:tab w:val="right" w:pos="4044"/>
            </w:tabs>
            <w:spacing w:afterLines="20" w:after="48" w:line="22" w:lineRule="atLeast"/>
            <w:ind w:left="11" w:hanging="11"/>
            <w:rPr>
              <w:rFonts w:ascii="Arial" w:hAnsi="Arial" w:cs="Arial"/>
              <w:color w:val="A6A6A6"/>
              <w:sz w:val="16"/>
              <w:szCs w:val="16"/>
            </w:rPr>
          </w:pPr>
        </w:p>
      </w:tc>
      <w:tc>
        <w:tcPr>
          <w:tcW w:w="2704" w:type="dxa"/>
        </w:tcPr>
        <w:p w14:paraId="5856760B" w14:textId="77777777" w:rsidR="00E41231" w:rsidRPr="00B865CB" w:rsidRDefault="00E41231" w:rsidP="00B865CB">
          <w:pPr>
            <w:spacing w:afterLines="20" w:after="48" w:line="22" w:lineRule="atLeast"/>
            <w:ind w:left="11" w:hanging="11"/>
            <w:rPr>
              <w:rFonts w:ascii="Arial" w:hAnsi="Arial" w:cs="Arial"/>
              <w:color w:val="A6A6A6"/>
              <w:sz w:val="16"/>
              <w:szCs w:val="16"/>
            </w:rPr>
          </w:pPr>
        </w:p>
      </w:tc>
    </w:tr>
    <w:tr w:rsidR="00E41231" w:rsidRPr="00B865CB" w14:paraId="4ECB15FF" w14:textId="77777777" w:rsidTr="00D8512B">
      <w:tc>
        <w:tcPr>
          <w:tcW w:w="4389" w:type="dxa"/>
        </w:tcPr>
        <w:p w14:paraId="54AFC55B" w14:textId="77777777" w:rsidR="00E41231" w:rsidRPr="00B865CB" w:rsidRDefault="00E41231" w:rsidP="00B865CB">
          <w:pPr>
            <w:spacing w:afterLines="20" w:after="48" w:line="22" w:lineRule="atLeast"/>
            <w:ind w:left="11" w:hanging="11"/>
            <w:rPr>
              <w:rFonts w:ascii="Arial" w:hAnsi="Arial" w:cs="Arial"/>
              <w:b/>
              <w:bCs/>
              <w:color w:val="A6A6A6"/>
              <w:sz w:val="16"/>
              <w:szCs w:val="16"/>
            </w:rPr>
          </w:pPr>
          <w:r w:rsidRPr="00B865CB">
            <w:rPr>
              <w:rFonts w:ascii="Arial" w:hAnsi="Arial" w:cs="Arial"/>
              <w:b/>
              <w:bCs/>
              <w:color w:val="A6A6A6"/>
              <w:sz w:val="16"/>
              <w:szCs w:val="16"/>
            </w:rPr>
            <w:t>Direktor</w:t>
          </w:r>
        </w:p>
      </w:tc>
      <w:tc>
        <w:tcPr>
          <w:tcW w:w="1701" w:type="dxa"/>
        </w:tcPr>
        <w:p w14:paraId="763322E0" w14:textId="77777777" w:rsidR="00E41231" w:rsidRPr="00B865CB" w:rsidRDefault="00E41231" w:rsidP="00B865CB">
          <w:pPr>
            <w:spacing w:afterLines="20" w:after="48" w:line="22" w:lineRule="atLeast"/>
            <w:ind w:left="11" w:hanging="11"/>
            <w:rPr>
              <w:rFonts w:ascii="Arial" w:hAnsi="Arial" w:cs="Arial"/>
              <w:color w:val="A6A6A6"/>
              <w:sz w:val="16"/>
              <w:szCs w:val="16"/>
            </w:rPr>
          </w:pPr>
        </w:p>
      </w:tc>
      <w:tc>
        <w:tcPr>
          <w:tcW w:w="2704" w:type="dxa"/>
        </w:tcPr>
        <w:p w14:paraId="22CDDE04" w14:textId="77777777" w:rsidR="00E41231" w:rsidRPr="00B865CB" w:rsidRDefault="00E41231" w:rsidP="00B865CB">
          <w:pPr>
            <w:spacing w:afterLines="20" w:after="48" w:line="22" w:lineRule="atLeast"/>
            <w:ind w:left="11" w:hanging="11"/>
            <w:rPr>
              <w:rFonts w:ascii="Arial" w:hAnsi="Arial" w:cs="Arial"/>
              <w:color w:val="A6A6A6"/>
              <w:sz w:val="16"/>
              <w:szCs w:val="16"/>
            </w:rPr>
          </w:pPr>
        </w:p>
      </w:tc>
    </w:tr>
    <w:tr w:rsidR="00E41231" w:rsidRPr="00B865CB" w14:paraId="5E8C1DB1" w14:textId="77777777" w:rsidTr="00D8512B">
      <w:tc>
        <w:tcPr>
          <w:tcW w:w="4389" w:type="dxa"/>
        </w:tcPr>
        <w:p w14:paraId="6017A99B" w14:textId="77777777" w:rsidR="00E41231" w:rsidRPr="00B865CB" w:rsidRDefault="00E41231" w:rsidP="00B865CB">
          <w:pPr>
            <w:spacing w:afterLines="20" w:after="48" w:line="22" w:lineRule="atLeast"/>
            <w:ind w:left="11" w:hanging="11"/>
            <w:rPr>
              <w:rFonts w:ascii="Arial" w:hAnsi="Arial" w:cs="Arial"/>
              <w:color w:val="A6A6A6"/>
              <w:sz w:val="16"/>
              <w:szCs w:val="16"/>
            </w:rPr>
          </w:pPr>
        </w:p>
      </w:tc>
      <w:tc>
        <w:tcPr>
          <w:tcW w:w="1701" w:type="dxa"/>
        </w:tcPr>
        <w:p w14:paraId="06D29493" w14:textId="77777777" w:rsidR="00E41231" w:rsidRPr="00B865CB" w:rsidRDefault="00E41231" w:rsidP="00B865CB">
          <w:pPr>
            <w:tabs>
              <w:tab w:val="right" w:pos="4044"/>
            </w:tabs>
            <w:spacing w:afterLines="20" w:after="48" w:line="22" w:lineRule="atLeast"/>
            <w:ind w:left="11" w:hanging="11"/>
            <w:rPr>
              <w:rFonts w:ascii="Arial" w:hAnsi="Arial" w:cs="Arial"/>
              <w:color w:val="A6A6A6"/>
              <w:sz w:val="16"/>
              <w:szCs w:val="16"/>
            </w:rPr>
          </w:pPr>
        </w:p>
      </w:tc>
      <w:tc>
        <w:tcPr>
          <w:tcW w:w="2704" w:type="dxa"/>
        </w:tcPr>
        <w:p w14:paraId="579A8924" w14:textId="77777777" w:rsidR="00E41231" w:rsidRPr="00B865CB" w:rsidRDefault="00E41231" w:rsidP="00B865CB">
          <w:pPr>
            <w:tabs>
              <w:tab w:val="right" w:pos="4044"/>
            </w:tabs>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16"/>
            </w:rPr>
            <w:tab/>
          </w:r>
        </w:p>
      </w:tc>
    </w:tr>
    <w:tr w:rsidR="00E41231" w:rsidRPr="00B865CB" w14:paraId="0938757E" w14:textId="77777777" w:rsidTr="00D8512B">
      <w:tc>
        <w:tcPr>
          <w:tcW w:w="4389" w:type="dxa"/>
        </w:tcPr>
        <w:p w14:paraId="405BF38E" w14:textId="77777777" w:rsidR="00E41231" w:rsidRPr="00B865CB" w:rsidRDefault="00E41231" w:rsidP="00B865CB">
          <w:pPr>
            <w:spacing w:afterLines="20" w:after="48" w:line="22" w:lineRule="atLeast"/>
            <w:rPr>
              <w:rFonts w:ascii="Arial" w:hAnsi="Arial" w:cs="Arial"/>
              <w:color w:val="A6A6A6"/>
              <w:sz w:val="16"/>
              <w:szCs w:val="16"/>
            </w:rPr>
          </w:pPr>
        </w:p>
      </w:tc>
      <w:tc>
        <w:tcPr>
          <w:tcW w:w="1701" w:type="dxa"/>
        </w:tcPr>
        <w:p w14:paraId="229B69C7" w14:textId="77777777" w:rsidR="00E41231" w:rsidRPr="00B865CB" w:rsidRDefault="00E41231" w:rsidP="00B865CB">
          <w:pPr>
            <w:spacing w:afterLines="20" w:after="48" w:line="22" w:lineRule="atLeast"/>
            <w:ind w:left="11" w:hanging="11"/>
            <w:rPr>
              <w:rFonts w:ascii="Arial" w:hAnsi="Arial" w:cs="Arial"/>
              <w:color w:val="A6A6A6"/>
              <w:sz w:val="16"/>
              <w:szCs w:val="16"/>
              <w:shd w:val="clear" w:color="auto" w:fill="FFFFFF"/>
            </w:rPr>
          </w:pPr>
          <w:r w:rsidRPr="00B865CB">
            <w:rPr>
              <w:rFonts w:ascii="Arial" w:hAnsi="Arial" w:cs="Arial"/>
              <w:color w:val="A6A6A6"/>
              <w:sz w:val="16"/>
              <w:szCs w:val="24"/>
            </w:rPr>
            <w:t>Kolodvorska ulica 1</w:t>
          </w:r>
          <w:r w:rsidRPr="00B865CB">
            <w:rPr>
              <w:rFonts w:ascii="Arial" w:hAnsi="Arial" w:cs="Arial"/>
              <w:color w:val="A6A6A6"/>
              <w:sz w:val="16"/>
              <w:szCs w:val="16"/>
            </w:rPr>
            <w:t>1</w:t>
          </w:r>
        </w:p>
      </w:tc>
      <w:tc>
        <w:tcPr>
          <w:tcW w:w="2704" w:type="dxa"/>
        </w:tcPr>
        <w:p w14:paraId="3F35ACF1" w14:textId="77777777" w:rsidR="00E41231" w:rsidRPr="00B865CB" w:rsidRDefault="00E41231" w:rsidP="00B865CB">
          <w:pPr>
            <w:tabs>
              <w:tab w:val="right" w:pos="4044"/>
            </w:tabs>
            <w:spacing w:afterLines="20" w:after="48" w:line="22" w:lineRule="atLeast"/>
            <w:ind w:left="11" w:hanging="11"/>
            <w:rPr>
              <w:rFonts w:ascii="Arial" w:hAnsi="Arial" w:cs="Arial"/>
              <w:color w:val="A6A6A6"/>
              <w:sz w:val="24"/>
              <w:szCs w:val="24"/>
            </w:rPr>
          </w:pPr>
          <w:r w:rsidRPr="00B865CB">
            <w:rPr>
              <w:rFonts w:ascii="Arial" w:hAnsi="Arial" w:cs="Arial"/>
              <w:color w:val="A6A6A6"/>
              <w:sz w:val="16"/>
              <w:szCs w:val="24"/>
            </w:rPr>
            <w:t>T +386 1 29 14 166</w:t>
          </w:r>
        </w:p>
      </w:tc>
    </w:tr>
    <w:tr w:rsidR="00E41231" w:rsidRPr="00B865CB" w14:paraId="15EF4DAC" w14:textId="77777777" w:rsidTr="00D8512B">
      <w:tc>
        <w:tcPr>
          <w:tcW w:w="4389" w:type="dxa"/>
        </w:tcPr>
        <w:p w14:paraId="56001161" w14:textId="77777777" w:rsidR="00E41231" w:rsidRPr="00B865CB" w:rsidRDefault="00E41231" w:rsidP="00B865CB">
          <w:pPr>
            <w:spacing w:afterLines="20" w:after="48" w:line="22" w:lineRule="atLeast"/>
            <w:ind w:left="11" w:hanging="11"/>
            <w:rPr>
              <w:rFonts w:ascii="Arial" w:hAnsi="Arial" w:cs="Arial"/>
              <w:color w:val="A6A6A6"/>
              <w:sz w:val="16"/>
              <w:szCs w:val="16"/>
            </w:rPr>
          </w:pPr>
        </w:p>
      </w:tc>
      <w:tc>
        <w:tcPr>
          <w:tcW w:w="1701" w:type="dxa"/>
        </w:tcPr>
        <w:p w14:paraId="5BA78F54" w14:textId="77777777" w:rsidR="00E41231" w:rsidRPr="00B865CB" w:rsidRDefault="00E41231" w:rsidP="00B865CB">
          <w:pPr>
            <w:spacing w:afterLines="20" w:after="48" w:line="22" w:lineRule="atLeast"/>
            <w:rPr>
              <w:rFonts w:ascii="Arial" w:hAnsi="Arial" w:cs="Arial"/>
              <w:color w:val="A6A6A6"/>
              <w:sz w:val="16"/>
              <w:szCs w:val="16"/>
            </w:rPr>
          </w:pPr>
          <w:r w:rsidRPr="00B865CB">
            <w:rPr>
              <w:rFonts w:ascii="Arial" w:hAnsi="Arial" w:cs="Arial"/>
              <w:color w:val="A6A6A6"/>
              <w:sz w:val="16"/>
              <w:szCs w:val="16"/>
            </w:rPr>
            <w:t>1000 Ljubljana</w:t>
          </w:r>
        </w:p>
      </w:tc>
      <w:tc>
        <w:tcPr>
          <w:tcW w:w="2704" w:type="dxa"/>
        </w:tcPr>
        <w:p w14:paraId="4632623B" w14:textId="77777777" w:rsidR="00E41231" w:rsidRPr="00B865CB" w:rsidRDefault="00E41231"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24"/>
            </w:rPr>
            <w:t>E matjaz.kranjc@slo-zeleznice.si</w:t>
          </w:r>
        </w:p>
      </w:tc>
    </w:tr>
    <w:tr w:rsidR="00E41231" w:rsidRPr="00B865CB" w14:paraId="3FD4D8A8" w14:textId="77777777" w:rsidTr="00D8512B">
      <w:tc>
        <w:tcPr>
          <w:tcW w:w="4389" w:type="dxa"/>
        </w:tcPr>
        <w:p w14:paraId="188389F7" w14:textId="77777777" w:rsidR="00E41231" w:rsidRPr="00B865CB" w:rsidRDefault="00E41231" w:rsidP="00B865CB">
          <w:pPr>
            <w:spacing w:afterLines="20" w:after="48" w:line="22" w:lineRule="atLeast"/>
            <w:ind w:left="11" w:hanging="11"/>
            <w:rPr>
              <w:rFonts w:ascii="Arial" w:hAnsi="Arial" w:cs="Arial"/>
              <w:color w:val="A6A6A6"/>
              <w:sz w:val="16"/>
              <w:szCs w:val="16"/>
            </w:rPr>
          </w:pPr>
        </w:p>
      </w:tc>
      <w:tc>
        <w:tcPr>
          <w:tcW w:w="1701" w:type="dxa"/>
        </w:tcPr>
        <w:p w14:paraId="09509157" w14:textId="77777777" w:rsidR="00E41231" w:rsidRPr="00B865CB" w:rsidRDefault="00E41231"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16"/>
            </w:rPr>
            <w:t>Slovenija</w:t>
          </w:r>
        </w:p>
      </w:tc>
      <w:tc>
        <w:tcPr>
          <w:tcW w:w="2704" w:type="dxa"/>
        </w:tcPr>
        <w:p w14:paraId="72E46A74" w14:textId="77777777" w:rsidR="00E41231" w:rsidRPr="00B865CB" w:rsidRDefault="00E41231"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24"/>
            </w:rPr>
            <w:t>www.slo-zeleznice.si/sl/infrastruktura</w:t>
          </w:r>
        </w:p>
      </w:tc>
    </w:tr>
    <w:bookmarkEnd w:id="7"/>
  </w:tbl>
  <w:p w14:paraId="18D72949" w14:textId="77777777" w:rsidR="00E41231" w:rsidRDefault="00E4123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4FB7249A" w:rsidR="00E41231" w:rsidRDefault="00E41231">
    <w:pPr>
      <w:pStyle w:val="Glava"/>
    </w:pPr>
    <w:r>
      <w:rPr>
        <w:noProof/>
      </w:rPr>
      <w:drawing>
        <wp:inline distT="0" distB="0" distL="0" distR="0" wp14:anchorId="67206B44" wp14:editId="3E39EFF3">
          <wp:extent cx="774065" cy="27432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59E0"/>
    <w:multiLevelType w:val="hybridMultilevel"/>
    <w:tmpl w:val="DBC24A0E"/>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2814A64"/>
    <w:multiLevelType w:val="hybridMultilevel"/>
    <w:tmpl w:val="ACE684A8"/>
    <w:lvl w:ilvl="0" w:tplc="0F3240F0">
      <w:start w:val="1"/>
      <w:numFmt w:val="upperRoman"/>
      <w:lvlText w:val="%1."/>
      <w:lvlJc w:val="left"/>
      <w:pPr>
        <w:ind w:left="1080" w:hanging="72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0"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848107D"/>
    <w:multiLevelType w:val="hybridMultilevel"/>
    <w:tmpl w:val="56DA4826"/>
    <w:lvl w:ilvl="0" w:tplc="0424000B">
      <w:start w:val="1"/>
      <w:numFmt w:val="bullet"/>
      <w:lvlText w:val=""/>
      <w:lvlJc w:val="left"/>
      <w:pPr>
        <w:ind w:left="787" w:hanging="360"/>
      </w:pPr>
      <w:rPr>
        <w:rFonts w:ascii="Wingdings" w:hAnsi="Wingdings" w:hint="default"/>
      </w:rPr>
    </w:lvl>
    <w:lvl w:ilvl="1" w:tplc="04240003">
      <w:start w:val="1"/>
      <w:numFmt w:val="bullet"/>
      <w:lvlText w:val="o"/>
      <w:lvlJc w:val="left"/>
      <w:pPr>
        <w:ind w:left="1507" w:hanging="360"/>
      </w:pPr>
      <w:rPr>
        <w:rFonts w:ascii="Courier New" w:hAnsi="Courier New" w:cs="Courier New" w:hint="default"/>
      </w:rPr>
    </w:lvl>
    <w:lvl w:ilvl="2" w:tplc="04240005">
      <w:start w:val="1"/>
      <w:numFmt w:val="bullet"/>
      <w:lvlText w:val=""/>
      <w:lvlJc w:val="left"/>
      <w:pPr>
        <w:ind w:left="2227" w:hanging="360"/>
      </w:pPr>
      <w:rPr>
        <w:rFonts w:ascii="Wingdings" w:hAnsi="Wingdings" w:hint="default"/>
      </w:rPr>
    </w:lvl>
    <w:lvl w:ilvl="3" w:tplc="04240001">
      <w:start w:val="1"/>
      <w:numFmt w:val="bullet"/>
      <w:lvlText w:val=""/>
      <w:lvlJc w:val="left"/>
      <w:pPr>
        <w:ind w:left="2947" w:hanging="360"/>
      </w:pPr>
      <w:rPr>
        <w:rFonts w:ascii="Symbol" w:hAnsi="Symbol" w:hint="default"/>
      </w:rPr>
    </w:lvl>
    <w:lvl w:ilvl="4" w:tplc="04240003">
      <w:start w:val="1"/>
      <w:numFmt w:val="bullet"/>
      <w:lvlText w:val="o"/>
      <w:lvlJc w:val="left"/>
      <w:pPr>
        <w:ind w:left="3667" w:hanging="360"/>
      </w:pPr>
      <w:rPr>
        <w:rFonts w:ascii="Courier New" w:hAnsi="Courier New" w:cs="Courier New" w:hint="default"/>
      </w:rPr>
    </w:lvl>
    <w:lvl w:ilvl="5" w:tplc="04240005">
      <w:start w:val="1"/>
      <w:numFmt w:val="bullet"/>
      <w:lvlText w:val=""/>
      <w:lvlJc w:val="left"/>
      <w:pPr>
        <w:ind w:left="4387" w:hanging="360"/>
      </w:pPr>
      <w:rPr>
        <w:rFonts w:ascii="Wingdings" w:hAnsi="Wingdings" w:hint="default"/>
      </w:rPr>
    </w:lvl>
    <w:lvl w:ilvl="6" w:tplc="04240001">
      <w:start w:val="1"/>
      <w:numFmt w:val="bullet"/>
      <w:lvlText w:val=""/>
      <w:lvlJc w:val="left"/>
      <w:pPr>
        <w:ind w:left="5107" w:hanging="360"/>
      </w:pPr>
      <w:rPr>
        <w:rFonts w:ascii="Symbol" w:hAnsi="Symbol" w:hint="default"/>
      </w:rPr>
    </w:lvl>
    <w:lvl w:ilvl="7" w:tplc="04240003">
      <w:start w:val="1"/>
      <w:numFmt w:val="bullet"/>
      <w:lvlText w:val="o"/>
      <w:lvlJc w:val="left"/>
      <w:pPr>
        <w:ind w:left="5827" w:hanging="360"/>
      </w:pPr>
      <w:rPr>
        <w:rFonts w:ascii="Courier New" w:hAnsi="Courier New" w:cs="Courier New" w:hint="default"/>
      </w:rPr>
    </w:lvl>
    <w:lvl w:ilvl="8" w:tplc="04240005">
      <w:start w:val="1"/>
      <w:numFmt w:val="bullet"/>
      <w:lvlText w:val=""/>
      <w:lvlJc w:val="left"/>
      <w:pPr>
        <w:ind w:left="6547" w:hanging="360"/>
      </w:pPr>
      <w:rPr>
        <w:rFonts w:ascii="Wingdings" w:hAnsi="Wingdings" w:hint="default"/>
      </w:rPr>
    </w:lvl>
  </w:abstractNum>
  <w:abstractNum w:abstractNumId="14"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7876D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7"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8"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830850"/>
    <w:multiLevelType w:val="hybridMultilevel"/>
    <w:tmpl w:val="1B0048D6"/>
    <w:lvl w:ilvl="0" w:tplc="670A762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052B94"/>
    <w:multiLevelType w:val="hybridMultilevel"/>
    <w:tmpl w:val="D3F05A3A"/>
    <w:lvl w:ilvl="0" w:tplc="B38A5A76">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9D3DEF"/>
    <w:multiLevelType w:val="hybridMultilevel"/>
    <w:tmpl w:val="6966095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2" w15:restartNumberingAfterBreak="0">
    <w:nsid w:val="56C92F00"/>
    <w:multiLevelType w:val="hybridMultilevel"/>
    <w:tmpl w:val="C46AA760"/>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29D47FE"/>
    <w:multiLevelType w:val="hybridMultilevel"/>
    <w:tmpl w:val="4462D20A"/>
    <w:lvl w:ilvl="0" w:tplc="979A65D6">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75104A85"/>
    <w:multiLevelType w:val="multilevel"/>
    <w:tmpl w:val="0EB815D6"/>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3"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154B14"/>
    <w:multiLevelType w:val="multilevel"/>
    <w:tmpl w:val="F1ECA88A"/>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5646BA"/>
    <w:multiLevelType w:val="hybridMultilevel"/>
    <w:tmpl w:val="02A488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36"/>
  </w:num>
  <w:num w:numId="3">
    <w:abstractNumId w:val="6"/>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42"/>
  </w:num>
  <w:num w:numId="7">
    <w:abstractNumId w:val="22"/>
  </w:num>
  <w:num w:numId="8">
    <w:abstractNumId w:val="9"/>
  </w:num>
  <w:num w:numId="9">
    <w:abstractNumId w:val="33"/>
  </w:num>
  <w:num w:numId="10">
    <w:abstractNumId w:val="3"/>
  </w:num>
  <w:num w:numId="11">
    <w:abstractNumId w:val="2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8"/>
  </w:num>
  <w:num w:numId="15">
    <w:abstractNumId w:val="41"/>
  </w:num>
  <w:num w:numId="16">
    <w:abstractNumId w:val="11"/>
  </w:num>
  <w:num w:numId="17">
    <w:abstractNumId w:val="29"/>
  </w:num>
  <w:num w:numId="18">
    <w:abstractNumId w:val="7"/>
  </w:num>
  <w:num w:numId="19">
    <w:abstractNumId w:val="8"/>
  </w:num>
  <w:num w:numId="20">
    <w:abstractNumId w:val="14"/>
  </w:num>
  <w:num w:numId="21">
    <w:abstractNumId w:val="4"/>
  </w:num>
  <w:num w:numId="22">
    <w:abstractNumId w:val="15"/>
  </w:num>
  <w:num w:numId="23">
    <w:abstractNumId w:val="25"/>
  </w:num>
  <w:num w:numId="24">
    <w:abstractNumId w:val="46"/>
  </w:num>
  <w:num w:numId="25">
    <w:abstractNumId w:val="21"/>
  </w:num>
  <w:num w:numId="26">
    <w:abstractNumId w:val="24"/>
  </w:num>
  <w:num w:numId="27">
    <w:abstractNumId w:val="27"/>
  </w:num>
  <w:num w:numId="28">
    <w:abstractNumId w:val="23"/>
  </w:num>
  <w:num w:numId="29">
    <w:abstractNumId w:val="12"/>
  </w:num>
  <w:num w:numId="30">
    <w:abstractNumId w:val="17"/>
  </w:num>
  <w:num w:numId="31">
    <w:abstractNumId w:val="34"/>
  </w:num>
  <w:num w:numId="32">
    <w:abstractNumId w:val="19"/>
  </w:num>
  <w:num w:numId="33">
    <w:abstractNumId w:val="10"/>
  </w:num>
  <w:num w:numId="34">
    <w:abstractNumId w:val="31"/>
  </w:num>
  <w:num w:numId="35">
    <w:abstractNumId w:val="38"/>
  </w:num>
  <w:num w:numId="36">
    <w:abstractNumId w:val="40"/>
  </w:num>
  <w:num w:numId="37">
    <w:abstractNumId w:val="20"/>
  </w:num>
  <w:num w:numId="38">
    <w:abstractNumId w:val="2"/>
  </w:num>
  <w:num w:numId="39">
    <w:abstractNumId w:val="44"/>
  </w:num>
  <w:num w:numId="40">
    <w:abstractNumId w:val="13"/>
  </w:num>
  <w:num w:numId="41">
    <w:abstractNumId w:val="45"/>
  </w:num>
  <w:num w:numId="42">
    <w:abstractNumId w:val="30"/>
  </w:num>
  <w:num w:numId="43">
    <w:abstractNumId w:val="16"/>
  </w:num>
  <w:num w:numId="44">
    <w:abstractNumId w:val="28"/>
  </w:num>
  <w:num w:numId="45">
    <w:abstractNumId w:val="32"/>
  </w:num>
  <w:num w:numId="46">
    <w:abstractNumId w:val="0"/>
  </w:num>
  <w:num w:numId="47">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52"/>
    <w:rsid w:val="00001E6A"/>
    <w:rsid w:val="000023D9"/>
    <w:rsid w:val="00002A2A"/>
    <w:rsid w:val="00003143"/>
    <w:rsid w:val="000033CD"/>
    <w:rsid w:val="00003DDB"/>
    <w:rsid w:val="00004B23"/>
    <w:rsid w:val="00005DC9"/>
    <w:rsid w:val="00005F4B"/>
    <w:rsid w:val="00007AF6"/>
    <w:rsid w:val="00010C49"/>
    <w:rsid w:val="00010E67"/>
    <w:rsid w:val="00011851"/>
    <w:rsid w:val="00011935"/>
    <w:rsid w:val="000119D1"/>
    <w:rsid w:val="00011ADB"/>
    <w:rsid w:val="00012410"/>
    <w:rsid w:val="00012793"/>
    <w:rsid w:val="00013824"/>
    <w:rsid w:val="00013D25"/>
    <w:rsid w:val="00014994"/>
    <w:rsid w:val="00015A36"/>
    <w:rsid w:val="00015DD6"/>
    <w:rsid w:val="00015FC3"/>
    <w:rsid w:val="0001739F"/>
    <w:rsid w:val="00020CBA"/>
    <w:rsid w:val="000230BE"/>
    <w:rsid w:val="00023136"/>
    <w:rsid w:val="00024394"/>
    <w:rsid w:val="00024B57"/>
    <w:rsid w:val="00025430"/>
    <w:rsid w:val="00025BB0"/>
    <w:rsid w:val="00025C81"/>
    <w:rsid w:val="000262D2"/>
    <w:rsid w:val="0002718F"/>
    <w:rsid w:val="00030D70"/>
    <w:rsid w:val="00030E4B"/>
    <w:rsid w:val="00031973"/>
    <w:rsid w:val="00031FC0"/>
    <w:rsid w:val="00032597"/>
    <w:rsid w:val="00032689"/>
    <w:rsid w:val="000344DF"/>
    <w:rsid w:val="0003458C"/>
    <w:rsid w:val="00035B32"/>
    <w:rsid w:val="00036DEF"/>
    <w:rsid w:val="000408CC"/>
    <w:rsid w:val="00040A28"/>
    <w:rsid w:val="00040DAC"/>
    <w:rsid w:val="00041B35"/>
    <w:rsid w:val="0004265C"/>
    <w:rsid w:val="000432DF"/>
    <w:rsid w:val="00044927"/>
    <w:rsid w:val="00044BF7"/>
    <w:rsid w:val="0004717C"/>
    <w:rsid w:val="00047CD0"/>
    <w:rsid w:val="0005260F"/>
    <w:rsid w:val="0005285D"/>
    <w:rsid w:val="000534FA"/>
    <w:rsid w:val="0005364C"/>
    <w:rsid w:val="00053B35"/>
    <w:rsid w:val="00055EDF"/>
    <w:rsid w:val="00056DAE"/>
    <w:rsid w:val="00060E2A"/>
    <w:rsid w:val="0006117D"/>
    <w:rsid w:val="000617D9"/>
    <w:rsid w:val="00062024"/>
    <w:rsid w:val="00063890"/>
    <w:rsid w:val="0006500B"/>
    <w:rsid w:val="000657C8"/>
    <w:rsid w:val="00065CD3"/>
    <w:rsid w:val="0006745F"/>
    <w:rsid w:val="0007004C"/>
    <w:rsid w:val="00070185"/>
    <w:rsid w:val="00072773"/>
    <w:rsid w:val="000731B5"/>
    <w:rsid w:val="000739FB"/>
    <w:rsid w:val="00073F37"/>
    <w:rsid w:val="00074293"/>
    <w:rsid w:val="000747B5"/>
    <w:rsid w:val="000757BF"/>
    <w:rsid w:val="00075E4B"/>
    <w:rsid w:val="00076C34"/>
    <w:rsid w:val="00077A59"/>
    <w:rsid w:val="00077BD5"/>
    <w:rsid w:val="00080B9D"/>
    <w:rsid w:val="0008140E"/>
    <w:rsid w:val="00081999"/>
    <w:rsid w:val="00082146"/>
    <w:rsid w:val="0008255B"/>
    <w:rsid w:val="00082D11"/>
    <w:rsid w:val="000836CD"/>
    <w:rsid w:val="00084A90"/>
    <w:rsid w:val="00084F4E"/>
    <w:rsid w:val="00085022"/>
    <w:rsid w:val="000852BB"/>
    <w:rsid w:val="00086FE5"/>
    <w:rsid w:val="0009127E"/>
    <w:rsid w:val="0009143C"/>
    <w:rsid w:val="000918E8"/>
    <w:rsid w:val="00091B32"/>
    <w:rsid w:val="0009560D"/>
    <w:rsid w:val="00095775"/>
    <w:rsid w:val="0009580D"/>
    <w:rsid w:val="0009609C"/>
    <w:rsid w:val="000965DF"/>
    <w:rsid w:val="000968BE"/>
    <w:rsid w:val="00097A70"/>
    <w:rsid w:val="000A01E7"/>
    <w:rsid w:val="000A0915"/>
    <w:rsid w:val="000A0AF1"/>
    <w:rsid w:val="000A18A3"/>
    <w:rsid w:val="000A31BE"/>
    <w:rsid w:val="000A351D"/>
    <w:rsid w:val="000A375C"/>
    <w:rsid w:val="000A3828"/>
    <w:rsid w:val="000A396B"/>
    <w:rsid w:val="000A4471"/>
    <w:rsid w:val="000A45B0"/>
    <w:rsid w:val="000A4B6A"/>
    <w:rsid w:val="000A5138"/>
    <w:rsid w:val="000A6A46"/>
    <w:rsid w:val="000A71DC"/>
    <w:rsid w:val="000B0326"/>
    <w:rsid w:val="000B29A5"/>
    <w:rsid w:val="000B309D"/>
    <w:rsid w:val="000B3996"/>
    <w:rsid w:val="000B39B8"/>
    <w:rsid w:val="000B3DE4"/>
    <w:rsid w:val="000B46D5"/>
    <w:rsid w:val="000B5259"/>
    <w:rsid w:val="000B55FF"/>
    <w:rsid w:val="000B57A7"/>
    <w:rsid w:val="000B5832"/>
    <w:rsid w:val="000B61A2"/>
    <w:rsid w:val="000B66C4"/>
    <w:rsid w:val="000B6764"/>
    <w:rsid w:val="000B6E5C"/>
    <w:rsid w:val="000B7A9C"/>
    <w:rsid w:val="000C0EB0"/>
    <w:rsid w:val="000C127D"/>
    <w:rsid w:val="000C27AF"/>
    <w:rsid w:val="000C2BA1"/>
    <w:rsid w:val="000C3182"/>
    <w:rsid w:val="000C3BC1"/>
    <w:rsid w:val="000C4461"/>
    <w:rsid w:val="000C497C"/>
    <w:rsid w:val="000C517E"/>
    <w:rsid w:val="000C5216"/>
    <w:rsid w:val="000C735E"/>
    <w:rsid w:val="000C799C"/>
    <w:rsid w:val="000D31D6"/>
    <w:rsid w:val="000D3CE3"/>
    <w:rsid w:val="000D71A1"/>
    <w:rsid w:val="000E15D1"/>
    <w:rsid w:val="000E1ABE"/>
    <w:rsid w:val="000E2AF5"/>
    <w:rsid w:val="000E30BB"/>
    <w:rsid w:val="000E31E2"/>
    <w:rsid w:val="000E3648"/>
    <w:rsid w:val="000E37DC"/>
    <w:rsid w:val="000E4FCB"/>
    <w:rsid w:val="000E6819"/>
    <w:rsid w:val="000E71D4"/>
    <w:rsid w:val="000E7710"/>
    <w:rsid w:val="000E7E80"/>
    <w:rsid w:val="000F085B"/>
    <w:rsid w:val="000F112B"/>
    <w:rsid w:val="000F1D1E"/>
    <w:rsid w:val="000F233F"/>
    <w:rsid w:val="000F3326"/>
    <w:rsid w:val="000F38B1"/>
    <w:rsid w:val="000F403B"/>
    <w:rsid w:val="000F48BD"/>
    <w:rsid w:val="000F5C33"/>
    <w:rsid w:val="000F67EA"/>
    <w:rsid w:val="000F75C6"/>
    <w:rsid w:val="000F785D"/>
    <w:rsid w:val="000F7A2B"/>
    <w:rsid w:val="0010091F"/>
    <w:rsid w:val="00101682"/>
    <w:rsid w:val="00101E51"/>
    <w:rsid w:val="001023D8"/>
    <w:rsid w:val="00103041"/>
    <w:rsid w:val="001035D3"/>
    <w:rsid w:val="00103EAE"/>
    <w:rsid w:val="001040A1"/>
    <w:rsid w:val="00104A7A"/>
    <w:rsid w:val="00105808"/>
    <w:rsid w:val="00106103"/>
    <w:rsid w:val="0010611E"/>
    <w:rsid w:val="001063DA"/>
    <w:rsid w:val="00106FAB"/>
    <w:rsid w:val="00107834"/>
    <w:rsid w:val="00110BF1"/>
    <w:rsid w:val="00111CBC"/>
    <w:rsid w:val="001123FE"/>
    <w:rsid w:val="00112532"/>
    <w:rsid w:val="00113056"/>
    <w:rsid w:val="001144A5"/>
    <w:rsid w:val="0011549B"/>
    <w:rsid w:val="00115869"/>
    <w:rsid w:val="00115C05"/>
    <w:rsid w:val="00115E90"/>
    <w:rsid w:val="0011613B"/>
    <w:rsid w:val="00117C76"/>
    <w:rsid w:val="00120550"/>
    <w:rsid w:val="00121908"/>
    <w:rsid w:val="00121D64"/>
    <w:rsid w:val="00121E09"/>
    <w:rsid w:val="00124394"/>
    <w:rsid w:val="00124DB9"/>
    <w:rsid w:val="00126055"/>
    <w:rsid w:val="00126FA0"/>
    <w:rsid w:val="00127073"/>
    <w:rsid w:val="00127577"/>
    <w:rsid w:val="001302CD"/>
    <w:rsid w:val="001307D0"/>
    <w:rsid w:val="00130962"/>
    <w:rsid w:val="001317DD"/>
    <w:rsid w:val="00131C04"/>
    <w:rsid w:val="00131CF2"/>
    <w:rsid w:val="00133076"/>
    <w:rsid w:val="00133C60"/>
    <w:rsid w:val="001348B0"/>
    <w:rsid w:val="00134CD2"/>
    <w:rsid w:val="00134FF0"/>
    <w:rsid w:val="001355ED"/>
    <w:rsid w:val="00137290"/>
    <w:rsid w:val="0013732F"/>
    <w:rsid w:val="0013777B"/>
    <w:rsid w:val="00137E0A"/>
    <w:rsid w:val="00140271"/>
    <w:rsid w:val="001404B1"/>
    <w:rsid w:val="00142B7E"/>
    <w:rsid w:val="00142EA9"/>
    <w:rsid w:val="001436A1"/>
    <w:rsid w:val="00143F17"/>
    <w:rsid w:val="00144838"/>
    <w:rsid w:val="00144AE7"/>
    <w:rsid w:val="00144B8F"/>
    <w:rsid w:val="00145324"/>
    <w:rsid w:val="00145AAE"/>
    <w:rsid w:val="0014694B"/>
    <w:rsid w:val="001473A8"/>
    <w:rsid w:val="00147BB8"/>
    <w:rsid w:val="0015052D"/>
    <w:rsid w:val="00150B80"/>
    <w:rsid w:val="00152883"/>
    <w:rsid w:val="001529BD"/>
    <w:rsid w:val="00152B13"/>
    <w:rsid w:val="00152C01"/>
    <w:rsid w:val="001547D0"/>
    <w:rsid w:val="0015648B"/>
    <w:rsid w:val="00160445"/>
    <w:rsid w:val="00160A9A"/>
    <w:rsid w:val="0016141B"/>
    <w:rsid w:val="001614E8"/>
    <w:rsid w:val="00161559"/>
    <w:rsid w:val="00161942"/>
    <w:rsid w:val="00161CF6"/>
    <w:rsid w:val="00162A93"/>
    <w:rsid w:val="00163A0F"/>
    <w:rsid w:val="00163B0D"/>
    <w:rsid w:val="001642B0"/>
    <w:rsid w:val="00164F36"/>
    <w:rsid w:val="00165154"/>
    <w:rsid w:val="00166B3B"/>
    <w:rsid w:val="00167721"/>
    <w:rsid w:val="00167B2A"/>
    <w:rsid w:val="001701D9"/>
    <w:rsid w:val="001704BD"/>
    <w:rsid w:val="001709A6"/>
    <w:rsid w:val="001716C5"/>
    <w:rsid w:val="001732E2"/>
    <w:rsid w:val="001735F9"/>
    <w:rsid w:val="00173776"/>
    <w:rsid w:val="001738A3"/>
    <w:rsid w:val="00173F70"/>
    <w:rsid w:val="0017436F"/>
    <w:rsid w:val="00174D87"/>
    <w:rsid w:val="00175A3C"/>
    <w:rsid w:val="00176010"/>
    <w:rsid w:val="001763D1"/>
    <w:rsid w:val="00176F28"/>
    <w:rsid w:val="001776CC"/>
    <w:rsid w:val="00177C53"/>
    <w:rsid w:val="00180601"/>
    <w:rsid w:val="00180D15"/>
    <w:rsid w:val="001813DE"/>
    <w:rsid w:val="00181B35"/>
    <w:rsid w:val="00182226"/>
    <w:rsid w:val="00182BED"/>
    <w:rsid w:val="0018465B"/>
    <w:rsid w:val="00184841"/>
    <w:rsid w:val="00185CAA"/>
    <w:rsid w:val="0018695F"/>
    <w:rsid w:val="0018717F"/>
    <w:rsid w:val="00190867"/>
    <w:rsid w:val="00190BB1"/>
    <w:rsid w:val="001938EC"/>
    <w:rsid w:val="00194C58"/>
    <w:rsid w:val="00194FC0"/>
    <w:rsid w:val="00195A49"/>
    <w:rsid w:val="00195B86"/>
    <w:rsid w:val="00196512"/>
    <w:rsid w:val="00196589"/>
    <w:rsid w:val="0019695B"/>
    <w:rsid w:val="00196AB9"/>
    <w:rsid w:val="0019768F"/>
    <w:rsid w:val="001A17A3"/>
    <w:rsid w:val="001A3E67"/>
    <w:rsid w:val="001A407F"/>
    <w:rsid w:val="001A4C3F"/>
    <w:rsid w:val="001A632F"/>
    <w:rsid w:val="001A6646"/>
    <w:rsid w:val="001A775C"/>
    <w:rsid w:val="001B0726"/>
    <w:rsid w:val="001B0D54"/>
    <w:rsid w:val="001B2713"/>
    <w:rsid w:val="001B48B6"/>
    <w:rsid w:val="001B54A6"/>
    <w:rsid w:val="001B586F"/>
    <w:rsid w:val="001B5F8A"/>
    <w:rsid w:val="001B6746"/>
    <w:rsid w:val="001B6758"/>
    <w:rsid w:val="001B6B52"/>
    <w:rsid w:val="001C14FA"/>
    <w:rsid w:val="001C16FA"/>
    <w:rsid w:val="001C17C8"/>
    <w:rsid w:val="001C245D"/>
    <w:rsid w:val="001C2D10"/>
    <w:rsid w:val="001C2FCD"/>
    <w:rsid w:val="001C4095"/>
    <w:rsid w:val="001C4371"/>
    <w:rsid w:val="001C465D"/>
    <w:rsid w:val="001C5AE3"/>
    <w:rsid w:val="001C6056"/>
    <w:rsid w:val="001C611C"/>
    <w:rsid w:val="001C671C"/>
    <w:rsid w:val="001C7AC2"/>
    <w:rsid w:val="001D2A1B"/>
    <w:rsid w:val="001D3FA0"/>
    <w:rsid w:val="001D43F6"/>
    <w:rsid w:val="001D46BA"/>
    <w:rsid w:val="001D5244"/>
    <w:rsid w:val="001D5E35"/>
    <w:rsid w:val="001D63B1"/>
    <w:rsid w:val="001D6A27"/>
    <w:rsid w:val="001D6CB7"/>
    <w:rsid w:val="001E0395"/>
    <w:rsid w:val="001E0D69"/>
    <w:rsid w:val="001E19A2"/>
    <w:rsid w:val="001E1E6B"/>
    <w:rsid w:val="001E1E80"/>
    <w:rsid w:val="001E2A47"/>
    <w:rsid w:val="001E2BBD"/>
    <w:rsid w:val="001E2EA1"/>
    <w:rsid w:val="001E33E8"/>
    <w:rsid w:val="001E3C34"/>
    <w:rsid w:val="001E46C0"/>
    <w:rsid w:val="001E580D"/>
    <w:rsid w:val="001E5B9E"/>
    <w:rsid w:val="001E685C"/>
    <w:rsid w:val="001E6959"/>
    <w:rsid w:val="001E6E50"/>
    <w:rsid w:val="001E7C43"/>
    <w:rsid w:val="001E7FA7"/>
    <w:rsid w:val="001F0C07"/>
    <w:rsid w:val="001F18E5"/>
    <w:rsid w:val="001F18FD"/>
    <w:rsid w:val="001F22A5"/>
    <w:rsid w:val="001F2C54"/>
    <w:rsid w:val="001F460E"/>
    <w:rsid w:val="001F5543"/>
    <w:rsid w:val="001F5643"/>
    <w:rsid w:val="001F5C2E"/>
    <w:rsid w:val="001F614F"/>
    <w:rsid w:val="001F677B"/>
    <w:rsid w:val="001F6F87"/>
    <w:rsid w:val="001F70DF"/>
    <w:rsid w:val="001F7229"/>
    <w:rsid w:val="00200F33"/>
    <w:rsid w:val="002016D3"/>
    <w:rsid w:val="00202DB7"/>
    <w:rsid w:val="002030B0"/>
    <w:rsid w:val="00203401"/>
    <w:rsid w:val="00204185"/>
    <w:rsid w:val="00204955"/>
    <w:rsid w:val="00204CD4"/>
    <w:rsid w:val="0020527A"/>
    <w:rsid w:val="00205479"/>
    <w:rsid w:val="002054AA"/>
    <w:rsid w:val="00207957"/>
    <w:rsid w:val="00207F9B"/>
    <w:rsid w:val="002103F1"/>
    <w:rsid w:val="00211752"/>
    <w:rsid w:val="002126E6"/>
    <w:rsid w:val="002128F1"/>
    <w:rsid w:val="00213A94"/>
    <w:rsid w:val="00214AFC"/>
    <w:rsid w:val="00216168"/>
    <w:rsid w:val="00217437"/>
    <w:rsid w:val="00217E26"/>
    <w:rsid w:val="0022016A"/>
    <w:rsid w:val="002204C1"/>
    <w:rsid w:val="002218E1"/>
    <w:rsid w:val="00222282"/>
    <w:rsid w:val="002230DE"/>
    <w:rsid w:val="0022398C"/>
    <w:rsid w:val="002239B6"/>
    <w:rsid w:val="00224601"/>
    <w:rsid w:val="002247FA"/>
    <w:rsid w:val="0022522F"/>
    <w:rsid w:val="00226DE9"/>
    <w:rsid w:val="00226F89"/>
    <w:rsid w:val="0022784C"/>
    <w:rsid w:val="00227F24"/>
    <w:rsid w:val="00230100"/>
    <w:rsid w:val="002308DC"/>
    <w:rsid w:val="00231C21"/>
    <w:rsid w:val="00232323"/>
    <w:rsid w:val="00232ABB"/>
    <w:rsid w:val="00232CB5"/>
    <w:rsid w:val="0023306B"/>
    <w:rsid w:val="0023309E"/>
    <w:rsid w:val="0023352C"/>
    <w:rsid w:val="00233690"/>
    <w:rsid w:val="002336D8"/>
    <w:rsid w:val="00234453"/>
    <w:rsid w:val="00234B77"/>
    <w:rsid w:val="0023622A"/>
    <w:rsid w:val="00236541"/>
    <w:rsid w:val="00237077"/>
    <w:rsid w:val="00237539"/>
    <w:rsid w:val="00237F10"/>
    <w:rsid w:val="002404D6"/>
    <w:rsid w:val="002404F2"/>
    <w:rsid w:val="00240DD6"/>
    <w:rsid w:val="00241E13"/>
    <w:rsid w:val="00242280"/>
    <w:rsid w:val="00242AB7"/>
    <w:rsid w:val="00242E34"/>
    <w:rsid w:val="002443C6"/>
    <w:rsid w:val="00244D25"/>
    <w:rsid w:val="00244EAA"/>
    <w:rsid w:val="00245A23"/>
    <w:rsid w:val="0024601E"/>
    <w:rsid w:val="00246430"/>
    <w:rsid w:val="00247040"/>
    <w:rsid w:val="00247DFD"/>
    <w:rsid w:val="00250144"/>
    <w:rsid w:val="00250608"/>
    <w:rsid w:val="002511EC"/>
    <w:rsid w:val="0025212F"/>
    <w:rsid w:val="002537E9"/>
    <w:rsid w:val="00253F43"/>
    <w:rsid w:val="002541F8"/>
    <w:rsid w:val="002551BA"/>
    <w:rsid w:val="0025547E"/>
    <w:rsid w:val="00255517"/>
    <w:rsid w:val="00256BBC"/>
    <w:rsid w:val="00257D79"/>
    <w:rsid w:val="00260A74"/>
    <w:rsid w:val="002618B2"/>
    <w:rsid w:val="00261DF2"/>
    <w:rsid w:val="0026289B"/>
    <w:rsid w:val="00262E21"/>
    <w:rsid w:val="00262E83"/>
    <w:rsid w:val="00263686"/>
    <w:rsid w:val="002639F8"/>
    <w:rsid w:val="00263F7A"/>
    <w:rsid w:val="002642A9"/>
    <w:rsid w:val="00264A90"/>
    <w:rsid w:val="002654D1"/>
    <w:rsid w:val="00266774"/>
    <w:rsid w:val="002703D0"/>
    <w:rsid w:val="00270A35"/>
    <w:rsid w:val="00270E5B"/>
    <w:rsid w:val="002711F2"/>
    <w:rsid w:val="00271222"/>
    <w:rsid w:val="00271981"/>
    <w:rsid w:val="00271C87"/>
    <w:rsid w:val="002725BA"/>
    <w:rsid w:val="002725CC"/>
    <w:rsid w:val="00274551"/>
    <w:rsid w:val="002746FA"/>
    <w:rsid w:val="00274E29"/>
    <w:rsid w:val="00274FC5"/>
    <w:rsid w:val="0027505C"/>
    <w:rsid w:val="00275BAB"/>
    <w:rsid w:val="002769E8"/>
    <w:rsid w:val="00276CCD"/>
    <w:rsid w:val="00277A66"/>
    <w:rsid w:val="00280C52"/>
    <w:rsid w:val="002814DA"/>
    <w:rsid w:val="002814E9"/>
    <w:rsid w:val="002817E0"/>
    <w:rsid w:val="00281AAF"/>
    <w:rsid w:val="00281CDB"/>
    <w:rsid w:val="002825E8"/>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1E4"/>
    <w:rsid w:val="00292561"/>
    <w:rsid w:val="00292C22"/>
    <w:rsid w:val="00292D53"/>
    <w:rsid w:val="00294F52"/>
    <w:rsid w:val="002958FE"/>
    <w:rsid w:val="002960C0"/>
    <w:rsid w:val="00296A23"/>
    <w:rsid w:val="00296BF5"/>
    <w:rsid w:val="002A0071"/>
    <w:rsid w:val="002A10C4"/>
    <w:rsid w:val="002A158C"/>
    <w:rsid w:val="002A188E"/>
    <w:rsid w:val="002A192A"/>
    <w:rsid w:val="002A1B47"/>
    <w:rsid w:val="002A267D"/>
    <w:rsid w:val="002A268A"/>
    <w:rsid w:val="002A26FF"/>
    <w:rsid w:val="002A2FB4"/>
    <w:rsid w:val="002A367F"/>
    <w:rsid w:val="002A4D70"/>
    <w:rsid w:val="002A6261"/>
    <w:rsid w:val="002A65C0"/>
    <w:rsid w:val="002A6853"/>
    <w:rsid w:val="002A7B0D"/>
    <w:rsid w:val="002B00CB"/>
    <w:rsid w:val="002B0C97"/>
    <w:rsid w:val="002B120B"/>
    <w:rsid w:val="002B2B13"/>
    <w:rsid w:val="002B3CF4"/>
    <w:rsid w:val="002B43D6"/>
    <w:rsid w:val="002B4B6F"/>
    <w:rsid w:val="002B4EA8"/>
    <w:rsid w:val="002B5236"/>
    <w:rsid w:val="002C035F"/>
    <w:rsid w:val="002C0CB2"/>
    <w:rsid w:val="002C1183"/>
    <w:rsid w:val="002C173A"/>
    <w:rsid w:val="002C230A"/>
    <w:rsid w:val="002C254E"/>
    <w:rsid w:val="002C3B19"/>
    <w:rsid w:val="002C427C"/>
    <w:rsid w:val="002C5389"/>
    <w:rsid w:val="002C54D5"/>
    <w:rsid w:val="002C5B23"/>
    <w:rsid w:val="002C6785"/>
    <w:rsid w:val="002D00F4"/>
    <w:rsid w:val="002D04F8"/>
    <w:rsid w:val="002D0AEC"/>
    <w:rsid w:val="002D0F6A"/>
    <w:rsid w:val="002D143C"/>
    <w:rsid w:val="002D1A26"/>
    <w:rsid w:val="002D2331"/>
    <w:rsid w:val="002D4590"/>
    <w:rsid w:val="002D486A"/>
    <w:rsid w:val="002D4BE5"/>
    <w:rsid w:val="002D4DDC"/>
    <w:rsid w:val="002D4F2D"/>
    <w:rsid w:val="002D5895"/>
    <w:rsid w:val="002D5E7F"/>
    <w:rsid w:val="002D6CB5"/>
    <w:rsid w:val="002D71CE"/>
    <w:rsid w:val="002D7718"/>
    <w:rsid w:val="002E0887"/>
    <w:rsid w:val="002E11DC"/>
    <w:rsid w:val="002E1771"/>
    <w:rsid w:val="002E1ED2"/>
    <w:rsid w:val="002E272E"/>
    <w:rsid w:val="002E383E"/>
    <w:rsid w:val="002E4433"/>
    <w:rsid w:val="002E4D32"/>
    <w:rsid w:val="002E4ECA"/>
    <w:rsid w:val="002E5A79"/>
    <w:rsid w:val="002E5FA4"/>
    <w:rsid w:val="002E670C"/>
    <w:rsid w:val="002E76C6"/>
    <w:rsid w:val="002E7726"/>
    <w:rsid w:val="002F0115"/>
    <w:rsid w:val="002F1EC5"/>
    <w:rsid w:val="002F282B"/>
    <w:rsid w:val="002F366A"/>
    <w:rsid w:val="002F3D91"/>
    <w:rsid w:val="002F5592"/>
    <w:rsid w:val="002F64E2"/>
    <w:rsid w:val="002F7658"/>
    <w:rsid w:val="002F7F47"/>
    <w:rsid w:val="002F7F9C"/>
    <w:rsid w:val="00300276"/>
    <w:rsid w:val="0030028A"/>
    <w:rsid w:val="00301331"/>
    <w:rsid w:val="0030173A"/>
    <w:rsid w:val="00301CB8"/>
    <w:rsid w:val="00301D9F"/>
    <w:rsid w:val="00302331"/>
    <w:rsid w:val="00302356"/>
    <w:rsid w:val="00302E57"/>
    <w:rsid w:val="00303271"/>
    <w:rsid w:val="00303997"/>
    <w:rsid w:val="00304481"/>
    <w:rsid w:val="003044DA"/>
    <w:rsid w:val="00304600"/>
    <w:rsid w:val="00304BC5"/>
    <w:rsid w:val="00304DA1"/>
    <w:rsid w:val="003056C1"/>
    <w:rsid w:val="003058B1"/>
    <w:rsid w:val="00305A9F"/>
    <w:rsid w:val="00306937"/>
    <w:rsid w:val="00306F8B"/>
    <w:rsid w:val="0030758B"/>
    <w:rsid w:val="00307EBF"/>
    <w:rsid w:val="00307F19"/>
    <w:rsid w:val="00307F37"/>
    <w:rsid w:val="0031080A"/>
    <w:rsid w:val="00311152"/>
    <w:rsid w:val="00311484"/>
    <w:rsid w:val="00311640"/>
    <w:rsid w:val="00311699"/>
    <w:rsid w:val="003140C6"/>
    <w:rsid w:val="003146A7"/>
    <w:rsid w:val="003154AB"/>
    <w:rsid w:val="00317355"/>
    <w:rsid w:val="003174CC"/>
    <w:rsid w:val="003174E0"/>
    <w:rsid w:val="003179AF"/>
    <w:rsid w:val="00320AE5"/>
    <w:rsid w:val="00320DFC"/>
    <w:rsid w:val="00321E8F"/>
    <w:rsid w:val="003220BA"/>
    <w:rsid w:val="003221EE"/>
    <w:rsid w:val="003225C0"/>
    <w:rsid w:val="0032399A"/>
    <w:rsid w:val="00323DE4"/>
    <w:rsid w:val="00324671"/>
    <w:rsid w:val="00324A15"/>
    <w:rsid w:val="00325296"/>
    <w:rsid w:val="003269CD"/>
    <w:rsid w:val="003276B8"/>
    <w:rsid w:val="00327FD1"/>
    <w:rsid w:val="0033039E"/>
    <w:rsid w:val="00330E60"/>
    <w:rsid w:val="00331187"/>
    <w:rsid w:val="00331297"/>
    <w:rsid w:val="003334F7"/>
    <w:rsid w:val="00333B73"/>
    <w:rsid w:val="00333F69"/>
    <w:rsid w:val="00334837"/>
    <w:rsid w:val="003353C1"/>
    <w:rsid w:val="0033546F"/>
    <w:rsid w:val="00335EE6"/>
    <w:rsid w:val="00340498"/>
    <w:rsid w:val="0034124F"/>
    <w:rsid w:val="00342B1C"/>
    <w:rsid w:val="003439F3"/>
    <w:rsid w:val="00343A24"/>
    <w:rsid w:val="00346529"/>
    <w:rsid w:val="003468BE"/>
    <w:rsid w:val="00347834"/>
    <w:rsid w:val="00347846"/>
    <w:rsid w:val="00347BB3"/>
    <w:rsid w:val="00347FDA"/>
    <w:rsid w:val="0035059D"/>
    <w:rsid w:val="00350D7A"/>
    <w:rsid w:val="00351785"/>
    <w:rsid w:val="00351E3A"/>
    <w:rsid w:val="0035229F"/>
    <w:rsid w:val="003529CF"/>
    <w:rsid w:val="00352B17"/>
    <w:rsid w:val="00352CC2"/>
    <w:rsid w:val="00352FB1"/>
    <w:rsid w:val="00353AEF"/>
    <w:rsid w:val="00354169"/>
    <w:rsid w:val="00356746"/>
    <w:rsid w:val="00356D84"/>
    <w:rsid w:val="0036025B"/>
    <w:rsid w:val="00360B5B"/>
    <w:rsid w:val="00360DEB"/>
    <w:rsid w:val="00361057"/>
    <w:rsid w:val="0036107E"/>
    <w:rsid w:val="00361663"/>
    <w:rsid w:val="00361E99"/>
    <w:rsid w:val="00362440"/>
    <w:rsid w:val="0036452E"/>
    <w:rsid w:val="00364663"/>
    <w:rsid w:val="003649EC"/>
    <w:rsid w:val="00364B70"/>
    <w:rsid w:val="0036579F"/>
    <w:rsid w:val="003657F6"/>
    <w:rsid w:val="00365E0C"/>
    <w:rsid w:val="00365FFA"/>
    <w:rsid w:val="00366820"/>
    <w:rsid w:val="00366B65"/>
    <w:rsid w:val="00367287"/>
    <w:rsid w:val="003678D8"/>
    <w:rsid w:val="0037030A"/>
    <w:rsid w:val="003715DA"/>
    <w:rsid w:val="003743CB"/>
    <w:rsid w:val="00374BB6"/>
    <w:rsid w:val="00374E65"/>
    <w:rsid w:val="00376417"/>
    <w:rsid w:val="003807D9"/>
    <w:rsid w:val="00380810"/>
    <w:rsid w:val="00380A46"/>
    <w:rsid w:val="00381371"/>
    <w:rsid w:val="00381B6C"/>
    <w:rsid w:val="003824DD"/>
    <w:rsid w:val="00382D1B"/>
    <w:rsid w:val="0038476E"/>
    <w:rsid w:val="00384883"/>
    <w:rsid w:val="00384B61"/>
    <w:rsid w:val="00386AC0"/>
    <w:rsid w:val="003909C0"/>
    <w:rsid w:val="00391422"/>
    <w:rsid w:val="00391B23"/>
    <w:rsid w:val="0039380B"/>
    <w:rsid w:val="00393BED"/>
    <w:rsid w:val="00395490"/>
    <w:rsid w:val="00396276"/>
    <w:rsid w:val="003A00D9"/>
    <w:rsid w:val="003A066C"/>
    <w:rsid w:val="003A0971"/>
    <w:rsid w:val="003A104C"/>
    <w:rsid w:val="003A1A0C"/>
    <w:rsid w:val="003A23A5"/>
    <w:rsid w:val="003A2683"/>
    <w:rsid w:val="003A26A4"/>
    <w:rsid w:val="003A2A07"/>
    <w:rsid w:val="003A2B68"/>
    <w:rsid w:val="003A3404"/>
    <w:rsid w:val="003A3620"/>
    <w:rsid w:val="003A3782"/>
    <w:rsid w:val="003A395E"/>
    <w:rsid w:val="003A6C49"/>
    <w:rsid w:val="003A6CE0"/>
    <w:rsid w:val="003A7386"/>
    <w:rsid w:val="003A76C5"/>
    <w:rsid w:val="003A77BA"/>
    <w:rsid w:val="003B0D9F"/>
    <w:rsid w:val="003B0F86"/>
    <w:rsid w:val="003B1207"/>
    <w:rsid w:val="003B30BF"/>
    <w:rsid w:val="003B4010"/>
    <w:rsid w:val="003B4ED9"/>
    <w:rsid w:val="003B5B0C"/>
    <w:rsid w:val="003B5C0E"/>
    <w:rsid w:val="003B5E6F"/>
    <w:rsid w:val="003B6034"/>
    <w:rsid w:val="003B66CD"/>
    <w:rsid w:val="003B6B57"/>
    <w:rsid w:val="003B6F5B"/>
    <w:rsid w:val="003C020D"/>
    <w:rsid w:val="003C08B5"/>
    <w:rsid w:val="003C1143"/>
    <w:rsid w:val="003C33E1"/>
    <w:rsid w:val="003C37D6"/>
    <w:rsid w:val="003C394A"/>
    <w:rsid w:val="003C3DFC"/>
    <w:rsid w:val="003C4E31"/>
    <w:rsid w:val="003C5CB2"/>
    <w:rsid w:val="003C6325"/>
    <w:rsid w:val="003C77CF"/>
    <w:rsid w:val="003C7E10"/>
    <w:rsid w:val="003D09CD"/>
    <w:rsid w:val="003D1F76"/>
    <w:rsid w:val="003D4258"/>
    <w:rsid w:val="003D45C4"/>
    <w:rsid w:val="003D461B"/>
    <w:rsid w:val="003D588D"/>
    <w:rsid w:val="003D5D55"/>
    <w:rsid w:val="003D5DE5"/>
    <w:rsid w:val="003D6F8D"/>
    <w:rsid w:val="003E0088"/>
    <w:rsid w:val="003E0688"/>
    <w:rsid w:val="003E0C42"/>
    <w:rsid w:val="003E28E7"/>
    <w:rsid w:val="003E28F8"/>
    <w:rsid w:val="003E2C47"/>
    <w:rsid w:val="003E2D14"/>
    <w:rsid w:val="003E396F"/>
    <w:rsid w:val="003E4C7B"/>
    <w:rsid w:val="003E595B"/>
    <w:rsid w:val="003E6C84"/>
    <w:rsid w:val="003E7332"/>
    <w:rsid w:val="003E7F05"/>
    <w:rsid w:val="003F03D3"/>
    <w:rsid w:val="003F0BB8"/>
    <w:rsid w:val="003F10B6"/>
    <w:rsid w:val="003F1318"/>
    <w:rsid w:val="003F1B97"/>
    <w:rsid w:val="003F1CF2"/>
    <w:rsid w:val="003F21A4"/>
    <w:rsid w:val="003F325E"/>
    <w:rsid w:val="003F3D5A"/>
    <w:rsid w:val="003F3FD8"/>
    <w:rsid w:val="003F4FDA"/>
    <w:rsid w:val="003F67EB"/>
    <w:rsid w:val="003F74CC"/>
    <w:rsid w:val="003F75C0"/>
    <w:rsid w:val="003F7905"/>
    <w:rsid w:val="003F7D4F"/>
    <w:rsid w:val="003F7D75"/>
    <w:rsid w:val="004007C8"/>
    <w:rsid w:val="00400A3C"/>
    <w:rsid w:val="0040166A"/>
    <w:rsid w:val="004025DD"/>
    <w:rsid w:val="00402652"/>
    <w:rsid w:val="00403100"/>
    <w:rsid w:val="00404BBD"/>
    <w:rsid w:val="0040744E"/>
    <w:rsid w:val="00407C98"/>
    <w:rsid w:val="00410ACE"/>
    <w:rsid w:val="00411BE3"/>
    <w:rsid w:val="00412DEC"/>
    <w:rsid w:val="00414351"/>
    <w:rsid w:val="004146D1"/>
    <w:rsid w:val="00414C7B"/>
    <w:rsid w:val="00416079"/>
    <w:rsid w:val="00416581"/>
    <w:rsid w:val="0041665E"/>
    <w:rsid w:val="00416B9A"/>
    <w:rsid w:val="00416CE0"/>
    <w:rsid w:val="004171B5"/>
    <w:rsid w:val="004179C5"/>
    <w:rsid w:val="00417C29"/>
    <w:rsid w:val="00421B1A"/>
    <w:rsid w:val="004229D0"/>
    <w:rsid w:val="00422E1E"/>
    <w:rsid w:val="00423E2A"/>
    <w:rsid w:val="0042464F"/>
    <w:rsid w:val="0042485E"/>
    <w:rsid w:val="00425A6E"/>
    <w:rsid w:val="004263E1"/>
    <w:rsid w:val="0042720B"/>
    <w:rsid w:val="0042728E"/>
    <w:rsid w:val="004277C3"/>
    <w:rsid w:val="004306AB"/>
    <w:rsid w:val="00431E63"/>
    <w:rsid w:val="00432503"/>
    <w:rsid w:val="00433926"/>
    <w:rsid w:val="00433D07"/>
    <w:rsid w:val="00433DD1"/>
    <w:rsid w:val="00433F91"/>
    <w:rsid w:val="00434020"/>
    <w:rsid w:val="0043429B"/>
    <w:rsid w:val="004366B0"/>
    <w:rsid w:val="0043770C"/>
    <w:rsid w:val="00437F2D"/>
    <w:rsid w:val="0044078A"/>
    <w:rsid w:val="0044108F"/>
    <w:rsid w:val="00442953"/>
    <w:rsid w:val="00442B9D"/>
    <w:rsid w:val="00443623"/>
    <w:rsid w:val="00443B44"/>
    <w:rsid w:val="0044429C"/>
    <w:rsid w:val="00445DA3"/>
    <w:rsid w:val="00445FA8"/>
    <w:rsid w:val="00446057"/>
    <w:rsid w:val="00446372"/>
    <w:rsid w:val="00446A19"/>
    <w:rsid w:val="00447743"/>
    <w:rsid w:val="004477D6"/>
    <w:rsid w:val="00447DD4"/>
    <w:rsid w:val="00447F0C"/>
    <w:rsid w:val="00450A55"/>
    <w:rsid w:val="00450FAE"/>
    <w:rsid w:val="0045238D"/>
    <w:rsid w:val="00454C6C"/>
    <w:rsid w:val="004553DB"/>
    <w:rsid w:val="00455590"/>
    <w:rsid w:val="00455CB9"/>
    <w:rsid w:val="00455F3B"/>
    <w:rsid w:val="004574D9"/>
    <w:rsid w:val="00457A79"/>
    <w:rsid w:val="00460C72"/>
    <w:rsid w:val="00461BE4"/>
    <w:rsid w:val="004625DB"/>
    <w:rsid w:val="00462D76"/>
    <w:rsid w:val="00462DBA"/>
    <w:rsid w:val="00463B59"/>
    <w:rsid w:val="0046441D"/>
    <w:rsid w:val="004648A5"/>
    <w:rsid w:val="00464FD3"/>
    <w:rsid w:val="00465A68"/>
    <w:rsid w:val="00465F04"/>
    <w:rsid w:val="00466241"/>
    <w:rsid w:val="00466E60"/>
    <w:rsid w:val="00470593"/>
    <w:rsid w:val="0047069D"/>
    <w:rsid w:val="0047094F"/>
    <w:rsid w:val="00470CB5"/>
    <w:rsid w:val="00471764"/>
    <w:rsid w:val="0047215B"/>
    <w:rsid w:val="00473C84"/>
    <w:rsid w:val="00473D2E"/>
    <w:rsid w:val="00473D83"/>
    <w:rsid w:val="00473E0E"/>
    <w:rsid w:val="004743A4"/>
    <w:rsid w:val="00474641"/>
    <w:rsid w:val="00476BD3"/>
    <w:rsid w:val="004770F2"/>
    <w:rsid w:val="00477B39"/>
    <w:rsid w:val="0048030F"/>
    <w:rsid w:val="004804DD"/>
    <w:rsid w:val="0048053D"/>
    <w:rsid w:val="00481508"/>
    <w:rsid w:val="00481C3E"/>
    <w:rsid w:val="00482469"/>
    <w:rsid w:val="00482511"/>
    <w:rsid w:val="0048331C"/>
    <w:rsid w:val="00483E81"/>
    <w:rsid w:val="00484820"/>
    <w:rsid w:val="004851C3"/>
    <w:rsid w:val="0048572A"/>
    <w:rsid w:val="00487377"/>
    <w:rsid w:val="00490D2E"/>
    <w:rsid w:val="0049111A"/>
    <w:rsid w:val="00492417"/>
    <w:rsid w:val="00494897"/>
    <w:rsid w:val="004948FD"/>
    <w:rsid w:val="004954C6"/>
    <w:rsid w:val="0049684E"/>
    <w:rsid w:val="00496C55"/>
    <w:rsid w:val="0049732C"/>
    <w:rsid w:val="004A06D9"/>
    <w:rsid w:val="004A0BCD"/>
    <w:rsid w:val="004A0E1E"/>
    <w:rsid w:val="004A20B9"/>
    <w:rsid w:val="004A33C4"/>
    <w:rsid w:val="004A4003"/>
    <w:rsid w:val="004A47A4"/>
    <w:rsid w:val="004A5A9E"/>
    <w:rsid w:val="004A5DF9"/>
    <w:rsid w:val="004A62FF"/>
    <w:rsid w:val="004A751C"/>
    <w:rsid w:val="004A7E58"/>
    <w:rsid w:val="004B0F04"/>
    <w:rsid w:val="004B11A1"/>
    <w:rsid w:val="004B191E"/>
    <w:rsid w:val="004B21D8"/>
    <w:rsid w:val="004B2683"/>
    <w:rsid w:val="004B275B"/>
    <w:rsid w:val="004B2ABD"/>
    <w:rsid w:val="004B2DD4"/>
    <w:rsid w:val="004B302F"/>
    <w:rsid w:val="004B3A95"/>
    <w:rsid w:val="004B4980"/>
    <w:rsid w:val="004B4C26"/>
    <w:rsid w:val="004B4DB1"/>
    <w:rsid w:val="004B50B9"/>
    <w:rsid w:val="004B5BF5"/>
    <w:rsid w:val="004B6EB3"/>
    <w:rsid w:val="004B7682"/>
    <w:rsid w:val="004B7F76"/>
    <w:rsid w:val="004C02DE"/>
    <w:rsid w:val="004C062D"/>
    <w:rsid w:val="004C135D"/>
    <w:rsid w:val="004C16EA"/>
    <w:rsid w:val="004C33C4"/>
    <w:rsid w:val="004C6013"/>
    <w:rsid w:val="004C646F"/>
    <w:rsid w:val="004C685D"/>
    <w:rsid w:val="004C6D4D"/>
    <w:rsid w:val="004C6F58"/>
    <w:rsid w:val="004C726E"/>
    <w:rsid w:val="004C735D"/>
    <w:rsid w:val="004D0122"/>
    <w:rsid w:val="004D1639"/>
    <w:rsid w:val="004D18E8"/>
    <w:rsid w:val="004D1D42"/>
    <w:rsid w:val="004D2D58"/>
    <w:rsid w:val="004D2E33"/>
    <w:rsid w:val="004D4C91"/>
    <w:rsid w:val="004D4FEF"/>
    <w:rsid w:val="004D583F"/>
    <w:rsid w:val="004D5EF4"/>
    <w:rsid w:val="004D7850"/>
    <w:rsid w:val="004E0519"/>
    <w:rsid w:val="004E118C"/>
    <w:rsid w:val="004E2746"/>
    <w:rsid w:val="004E2A34"/>
    <w:rsid w:val="004E2B1F"/>
    <w:rsid w:val="004E43B1"/>
    <w:rsid w:val="004E5042"/>
    <w:rsid w:val="004E53FE"/>
    <w:rsid w:val="004E65FD"/>
    <w:rsid w:val="004E7926"/>
    <w:rsid w:val="004F093D"/>
    <w:rsid w:val="004F0BEA"/>
    <w:rsid w:val="004F2540"/>
    <w:rsid w:val="004F283B"/>
    <w:rsid w:val="004F47F0"/>
    <w:rsid w:val="004F54B2"/>
    <w:rsid w:val="004F5F6A"/>
    <w:rsid w:val="004F62A8"/>
    <w:rsid w:val="004F65E9"/>
    <w:rsid w:val="004F69EA"/>
    <w:rsid w:val="00500070"/>
    <w:rsid w:val="00500879"/>
    <w:rsid w:val="00500BB1"/>
    <w:rsid w:val="0050248B"/>
    <w:rsid w:val="005027BF"/>
    <w:rsid w:val="0050388A"/>
    <w:rsid w:val="00503DCF"/>
    <w:rsid w:val="00503DF8"/>
    <w:rsid w:val="00505019"/>
    <w:rsid w:val="005051B7"/>
    <w:rsid w:val="00505FB5"/>
    <w:rsid w:val="00506B0B"/>
    <w:rsid w:val="00506C96"/>
    <w:rsid w:val="00506D10"/>
    <w:rsid w:val="005108BA"/>
    <w:rsid w:val="005118C4"/>
    <w:rsid w:val="00511EFA"/>
    <w:rsid w:val="005120D9"/>
    <w:rsid w:val="00513CFA"/>
    <w:rsid w:val="00514234"/>
    <w:rsid w:val="00514699"/>
    <w:rsid w:val="005150E9"/>
    <w:rsid w:val="0051531A"/>
    <w:rsid w:val="00515FE4"/>
    <w:rsid w:val="005160AA"/>
    <w:rsid w:val="005162D1"/>
    <w:rsid w:val="00517742"/>
    <w:rsid w:val="005177D9"/>
    <w:rsid w:val="005178B0"/>
    <w:rsid w:val="00517E19"/>
    <w:rsid w:val="0052001B"/>
    <w:rsid w:val="00521BE2"/>
    <w:rsid w:val="005226CD"/>
    <w:rsid w:val="0052361B"/>
    <w:rsid w:val="00523CE7"/>
    <w:rsid w:val="0052421F"/>
    <w:rsid w:val="005248D3"/>
    <w:rsid w:val="00524D2B"/>
    <w:rsid w:val="005263E1"/>
    <w:rsid w:val="005264A0"/>
    <w:rsid w:val="00527002"/>
    <w:rsid w:val="00527FA8"/>
    <w:rsid w:val="005303DF"/>
    <w:rsid w:val="00530552"/>
    <w:rsid w:val="0053094B"/>
    <w:rsid w:val="005312FE"/>
    <w:rsid w:val="00531C0A"/>
    <w:rsid w:val="00533A03"/>
    <w:rsid w:val="00535149"/>
    <w:rsid w:val="00535390"/>
    <w:rsid w:val="00535DB7"/>
    <w:rsid w:val="00536EF9"/>
    <w:rsid w:val="00540071"/>
    <w:rsid w:val="005418FF"/>
    <w:rsid w:val="00541B54"/>
    <w:rsid w:val="005424F9"/>
    <w:rsid w:val="00543EC8"/>
    <w:rsid w:val="0054437B"/>
    <w:rsid w:val="005445E4"/>
    <w:rsid w:val="0054475D"/>
    <w:rsid w:val="00544E43"/>
    <w:rsid w:val="005454DD"/>
    <w:rsid w:val="00547709"/>
    <w:rsid w:val="00547A76"/>
    <w:rsid w:val="005502AA"/>
    <w:rsid w:val="005502B6"/>
    <w:rsid w:val="00550A28"/>
    <w:rsid w:val="00551D58"/>
    <w:rsid w:val="00551F50"/>
    <w:rsid w:val="00552416"/>
    <w:rsid w:val="00552466"/>
    <w:rsid w:val="00552763"/>
    <w:rsid w:val="005531CE"/>
    <w:rsid w:val="00553C3B"/>
    <w:rsid w:val="00553CD3"/>
    <w:rsid w:val="00555641"/>
    <w:rsid w:val="00555C4A"/>
    <w:rsid w:val="005563DD"/>
    <w:rsid w:val="005569AD"/>
    <w:rsid w:val="00556B7D"/>
    <w:rsid w:val="00556FFE"/>
    <w:rsid w:val="005571B4"/>
    <w:rsid w:val="005602FB"/>
    <w:rsid w:val="00560696"/>
    <w:rsid w:val="00562109"/>
    <w:rsid w:val="00563469"/>
    <w:rsid w:val="0056375F"/>
    <w:rsid w:val="005648D6"/>
    <w:rsid w:val="00566723"/>
    <w:rsid w:val="00566B76"/>
    <w:rsid w:val="00567A55"/>
    <w:rsid w:val="00567EC4"/>
    <w:rsid w:val="005705D6"/>
    <w:rsid w:val="0057090B"/>
    <w:rsid w:val="00570CFD"/>
    <w:rsid w:val="00570D28"/>
    <w:rsid w:val="0057173B"/>
    <w:rsid w:val="00572C84"/>
    <w:rsid w:val="00573929"/>
    <w:rsid w:val="005739BE"/>
    <w:rsid w:val="00573B9B"/>
    <w:rsid w:val="00574216"/>
    <w:rsid w:val="00574292"/>
    <w:rsid w:val="00574440"/>
    <w:rsid w:val="00575042"/>
    <w:rsid w:val="005754EA"/>
    <w:rsid w:val="005756E5"/>
    <w:rsid w:val="00575F1C"/>
    <w:rsid w:val="005764DF"/>
    <w:rsid w:val="00576DED"/>
    <w:rsid w:val="00577F83"/>
    <w:rsid w:val="00580A09"/>
    <w:rsid w:val="0058135E"/>
    <w:rsid w:val="00582678"/>
    <w:rsid w:val="00582B2D"/>
    <w:rsid w:val="0058347D"/>
    <w:rsid w:val="005844E0"/>
    <w:rsid w:val="0058640D"/>
    <w:rsid w:val="005874DF"/>
    <w:rsid w:val="0059093D"/>
    <w:rsid w:val="0059144D"/>
    <w:rsid w:val="00591C40"/>
    <w:rsid w:val="00591C93"/>
    <w:rsid w:val="00591CD2"/>
    <w:rsid w:val="0059220F"/>
    <w:rsid w:val="00592C34"/>
    <w:rsid w:val="00594C35"/>
    <w:rsid w:val="00594C73"/>
    <w:rsid w:val="0059501D"/>
    <w:rsid w:val="00595599"/>
    <w:rsid w:val="00596401"/>
    <w:rsid w:val="00596A48"/>
    <w:rsid w:val="00596CAB"/>
    <w:rsid w:val="00596F4B"/>
    <w:rsid w:val="00597037"/>
    <w:rsid w:val="005972FE"/>
    <w:rsid w:val="0059738A"/>
    <w:rsid w:val="00597DE3"/>
    <w:rsid w:val="005A0936"/>
    <w:rsid w:val="005A1B68"/>
    <w:rsid w:val="005A2325"/>
    <w:rsid w:val="005A2900"/>
    <w:rsid w:val="005A2D08"/>
    <w:rsid w:val="005A2E54"/>
    <w:rsid w:val="005A370E"/>
    <w:rsid w:val="005A4097"/>
    <w:rsid w:val="005A4210"/>
    <w:rsid w:val="005A4F72"/>
    <w:rsid w:val="005A55CD"/>
    <w:rsid w:val="005A5D0C"/>
    <w:rsid w:val="005A653F"/>
    <w:rsid w:val="005A6B45"/>
    <w:rsid w:val="005A7BCA"/>
    <w:rsid w:val="005A7E98"/>
    <w:rsid w:val="005B116C"/>
    <w:rsid w:val="005B205C"/>
    <w:rsid w:val="005B2CE2"/>
    <w:rsid w:val="005B3D9F"/>
    <w:rsid w:val="005B48AD"/>
    <w:rsid w:val="005B5006"/>
    <w:rsid w:val="005B5AF7"/>
    <w:rsid w:val="005B723C"/>
    <w:rsid w:val="005B725E"/>
    <w:rsid w:val="005C09D0"/>
    <w:rsid w:val="005C2049"/>
    <w:rsid w:val="005C2264"/>
    <w:rsid w:val="005C3D8B"/>
    <w:rsid w:val="005C473F"/>
    <w:rsid w:val="005C4C0F"/>
    <w:rsid w:val="005C6C81"/>
    <w:rsid w:val="005C7C74"/>
    <w:rsid w:val="005C7C77"/>
    <w:rsid w:val="005C7F42"/>
    <w:rsid w:val="005D0986"/>
    <w:rsid w:val="005D39A0"/>
    <w:rsid w:val="005D506F"/>
    <w:rsid w:val="005D6560"/>
    <w:rsid w:val="005D6A6B"/>
    <w:rsid w:val="005D6E8B"/>
    <w:rsid w:val="005D72B4"/>
    <w:rsid w:val="005D7B9C"/>
    <w:rsid w:val="005E12E5"/>
    <w:rsid w:val="005E1A4C"/>
    <w:rsid w:val="005E26A6"/>
    <w:rsid w:val="005E369B"/>
    <w:rsid w:val="005E414A"/>
    <w:rsid w:val="005E419B"/>
    <w:rsid w:val="005E5A38"/>
    <w:rsid w:val="005E63DB"/>
    <w:rsid w:val="005F23AC"/>
    <w:rsid w:val="005F3BE0"/>
    <w:rsid w:val="005F48D4"/>
    <w:rsid w:val="005F4F12"/>
    <w:rsid w:val="005F5476"/>
    <w:rsid w:val="005F67AF"/>
    <w:rsid w:val="00600182"/>
    <w:rsid w:val="00600C7A"/>
    <w:rsid w:val="006019C9"/>
    <w:rsid w:val="0060219D"/>
    <w:rsid w:val="00602DD1"/>
    <w:rsid w:val="00602DF3"/>
    <w:rsid w:val="006030B7"/>
    <w:rsid w:val="00603377"/>
    <w:rsid w:val="00603C9C"/>
    <w:rsid w:val="00603FA4"/>
    <w:rsid w:val="00604871"/>
    <w:rsid w:val="00604AAE"/>
    <w:rsid w:val="00604DF5"/>
    <w:rsid w:val="00604F20"/>
    <w:rsid w:val="0060610E"/>
    <w:rsid w:val="0060705B"/>
    <w:rsid w:val="00607A8C"/>
    <w:rsid w:val="00610BC8"/>
    <w:rsid w:val="00610FC2"/>
    <w:rsid w:val="00611B8E"/>
    <w:rsid w:val="0061235D"/>
    <w:rsid w:val="00612426"/>
    <w:rsid w:val="00612607"/>
    <w:rsid w:val="00613085"/>
    <w:rsid w:val="006170F1"/>
    <w:rsid w:val="006200FE"/>
    <w:rsid w:val="00621618"/>
    <w:rsid w:val="00621E4E"/>
    <w:rsid w:val="006222B9"/>
    <w:rsid w:val="0062254B"/>
    <w:rsid w:val="00622990"/>
    <w:rsid w:val="00622A32"/>
    <w:rsid w:val="00622AD8"/>
    <w:rsid w:val="00622C13"/>
    <w:rsid w:val="00622D47"/>
    <w:rsid w:val="006239BD"/>
    <w:rsid w:val="0062585C"/>
    <w:rsid w:val="006265C8"/>
    <w:rsid w:val="006279FC"/>
    <w:rsid w:val="00627C41"/>
    <w:rsid w:val="00627DAE"/>
    <w:rsid w:val="00627EA0"/>
    <w:rsid w:val="00630EAD"/>
    <w:rsid w:val="00630F2E"/>
    <w:rsid w:val="00631876"/>
    <w:rsid w:val="00632373"/>
    <w:rsid w:val="006324A3"/>
    <w:rsid w:val="00633A19"/>
    <w:rsid w:val="006351D5"/>
    <w:rsid w:val="00635B68"/>
    <w:rsid w:val="00635BA0"/>
    <w:rsid w:val="006369DF"/>
    <w:rsid w:val="006374E6"/>
    <w:rsid w:val="00637868"/>
    <w:rsid w:val="00640930"/>
    <w:rsid w:val="00640A24"/>
    <w:rsid w:val="00641BCB"/>
    <w:rsid w:val="00641DC2"/>
    <w:rsid w:val="00642C65"/>
    <w:rsid w:val="00643603"/>
    <w:rsid w:val="00644589"/>
    <w:rsid w:val="00645226"/>
    <w:rsid w:val="0064766F"/>
    <w:rsid w:val="006501B9"/>
    <w:rsid w:val="00651075"/>
    <w:rsid w:val="006519DD"/>
    <w:rsid w:val="00651D5E"/>
    <w:rsid w:val="00652BB7"/>
    <w:rsid w:val="006536D3"/>
    <w:rsid w:val="00653A86"/>
    <w:rsid w:val="00656669"/>
    <w:rsid w:val="00656908"/>
    <w:rsid w:val="006602DC"/>
    <w:rsid w:val="006608D6"/>
    <w:rsid w:val="00661BB2"/>
    <w:rsid w:val="00664D9E"/>
    <w:rsid w:val="0066606D"/>
    <w:rsid w:val="00666119"/>
    <w:rsid w:val="00667D6A"/>
    <w:rsid w:val="00671776"/>
    <w:rsid w:val="00671830"/>
    <w:rsid w:val="00671D56"/>
    <w:rsid w:val="0067213B"/>
    <w:rsid w:val="0067253D"/>
    <w:rsid w:val="0067293D"/>
    <w:rsid w:val="006729BF"/>
    <w:rsid w:val="0067420D"/>
    <w:rsid w:val="00675CC5"/>
    <w:rsid w:val="00675EDD"/>
    <w:rsid w:val="00676317"/>
    <w:rsid w:val="00676455"/>
    <w:rsid w:val="00680108"/>
    <w:rsid w:val="00680874"/>
    <w:rsid w:val="00680AB0"/>
    <w:rsid w:val="00680E53"/>
    <w:rsid w:val="00682452"/>
    <w:rsid w:val="006826BD"/>
    <w:rsid w:val="00682C9B"/>
    <w:rsid w:val="0068358D"/>
    <w:rsid w:val="006847DA"/>
    <w:rsid w:val="00685D8B"/>
    <w:rsid w:val="00686318"/>
    <w:rsid w:val="00687D60"/>
    <w:rsid w:val="00690906"/>
    <w:rsid w:val="006913DC"/>
    <w:rsid w:val="0069206E"/>
    <w:rsid w:val="00693D0C"/>
    <w:rsid w:val="00693F19"/>
    <w:rsid w:val="00693F8D"/>
    <w:rsid w:val="0069406C"/>
    <w:rsid w:val="00694C52"/>
    <w:rsid w:val="00695322"/>
    <w:rsid w:val="00695CFD"/>
    <w:rsid w:val="006967EB"/>
    <w:rsid w:val="00696A4A"/>
    <w:rsid w:val="00696CCF"/>
    <w:rsid w:val="00697955"/>
    <w:rsid w:val="00697A98"/>
    <w:rsid w:val="006A03B8"/>
    <w:rsid w:val="006A0821"/>
    <w:rsid w:val="006A0AD6"/>
    <w:rsid w:val="006A37C1"/>
    <w:rsid w:val="006A3CEC"/>
    <w:rsid w:val="006A3D15"/>
    <w:rsid w:val="006A448A"/>
    <w:rsid w:val="006A5C24"/>
    <w:rsid w:val="006A5F93"/>
    <w:rsid w:val="006A696D"/>
    <w:rsid w:val="006B0E0B"/>
    <w:rsid w:val="006B11AE"/>
    <w:rsid w:val="006B1B9C"/>
    <w:rsid w:val="006B371A"/>
    <w:rsid w:val="006B4958"/>
    <w:rsid w:val="006B4E37"/>
    <w:rsid w:val="006B66EA"/>
    <w:rsid w:val="006C0665"/>
    <w:rsid w:val="006C1A99"/>
    <w:rsid w:val="006C3528"/>
    <w:rsid w:val="006C40F1"/>
    <w:rsid w:val="006C463B"/>
    <w:rsid w:val="006C6316"/>
    <w:rsid w:val="006C7622"/>
    <w:rsid w:val="006C7970"/>
    <w:rsid w:val="006D06AC"/>
    <w:rsid w:val="006D226F"/>
    <w:rsid w:val="006D2C1F"/>
    <w:rsid w:val="006D30D1"/>
    <w:rsid w:val="006D4DA4"/>
    <w:rsid w:val="006D551F"/>
    <w:rsid w:val="006D57B3"/>
    <w:rsid w:val="006D5CEC"/>
    <w:rsid w:val="006D61B1"/>
    <w:rsid w:val="006D6665"/>
    <w:rsid w:val="006D78DB"/>
    <w:rsid w:val="006D7BA3"/>
    <w:rsid w:val="006D7EF2"/>
    <w:rsid w:val="006E0A4C"/>
    <w:rsid w:val="006E22CC"/>
    <w:rsid w:val="006E2AAE"/>
    <w:rsid w:val="006E469C"/>
    <w:rsid w:val="006E4F24"/>
    <w:rsid w:val="006E5285"/>
    <w:rsid w:val="006E5BC8"/>
    <w:rsid w:val="006E739F"/>
    <w:rsid w:val="006E77B7"/>
    <w:rsid w:val="006F11BA"/>
    <w:rsid w:val="006F1535"/>
    <w:rsid w:val="006F1776"/>
    <w:rsid w:val="006F1A38"/>
    <w:rsid w:val="006F1BAB"/>
    <w:rsid w:val="006F2205"/>
    <w:rsid w:val="006F2414"/>
    <w:rsid w:val="006F273A"/>
    <w:rsid w:val="006F31C0"/>
    <w:rsid w:val="006F36E6"/>
    <w:rsid w:val="006F37B4"/>
    <w:rsid w:val="006F4219"/>
    <w:rsid w:val="006F4B82"/>
    <w:rsid w:val="006F6C49"/>
    <w:rsid w:val="006F7768"/>
    <w:rsid w:val="006F7C6E"/>
    <w:rsid w:val="006F7F52"/>
    <w:rsid w:val="00701198"/>
    <w:rsid w:val="007011D3"/>
    <w:rsid w:val="00702581"/>
    <w:rsid w:val="007031B0"/>
    <w:rsid w:val="007033F8"/>
    <w:rsid w:val="00703CA2"/>
    <w:rsid w:val="00705263"/>
    <w:rsid w:val="00705915"/>
    <w:rsid w:val="00705A15"/>
    <w:rsid w:val="00705D8D"/>
    <w:rsid w:val="007062F9"/>
    <w:rsid w:val="00706D08"/>
    <w:rsid w:val="00711F74"/>
    <w:rsid w:val="00711F7E"/>
    <w:rsid w:val="0071261A"/>
    <w:rsid w:val="00712EE5"/>
    <w:rsid w:val="00712F4D"/>
    <w:rsid w:val="00713BBC"/>
    <w:rsid w:val="007149CA"/>
    <w:rsid w:val="00714AB8"/>
    <w:rsid w:val="00715D5A"/>
    <w:rsid w:val="0071694E"/>
    <w:rsid w:val="00717B28"/>
    <w:rsid w:val="00720266"/>
    <w:rsid w:val="00721E65"/>
    <w:rsid w:val="007238E4"/>
    <w:rsid w:val="00723AB3"/>
    <w:rsid w:val="00724AF7"/>
    <w:rsid w:val="00724BBD"/>
    <w:rsid w:val="00725301"/>
    <w:rsid w:val="007260FE"/>
    <w:rsid w:val="0072629E"/>
    <w:rsid w:val="00727195"/>
    <w:rsid w:val="0072726C"/>
    <w:rsid w:val="00731307"/>
    <w:rsid w:val="00731A5A"/>
    <w:rsid w:val="00731DE2"/>
    <w:rsid w:val="00732650"/>
    <w:rsid w:val="0073283A"/>
    <w:rsid w:val="00733D08"/>
    <w:rsid w:val="0073561A"/>
    <w:rsid w:val="00735CEB"/>
    <w:rsid w:val="00740382"/>
    <w:rsid w:val="007405D7"/>
    <w:rsid w:val="00740C34"/>
    <w:rsid w:val="00741588"/>
    <w:rsid w:val="00741A02"/>
    <w:rsid w:val="00741AFD"/>
    <w:rsid w:val="00743440"/>
    <w:rsid w:val="0074498A"/>
    <w:rsid w:val="0074556C"/>
    <w:rsid w:val="00746223"/>
    <w:rsid w:val="007470BA"/>
    <w:rsid w:val="00747221"/>
    <w:rsid w:val="0074755C"/>
    <w:rsid w:val="007511EA"/>
    <w:rsid w:val="00751240"/>
    <w:rsid w:val="00751D98"/>
    <w:rsid w:val="00752F55"/>
    <w:rsid w:val="007538B3"/>
    <w:rsid w:val="007549DC"/>
    <w:rsid w:val="007558BE"/>
    <w:rsid w:val="007569BE"/>
    <w:rsid w:val="00757F4F"/>
    <w:rsid w:val="00760255"/>
    <w:rsid w:val="00760460"/>
    <w:rsid w:val="00760AE9"/>
    <w:rsid w:val="00761A3B"/>
    <w:rsid w:val="00761E3C"/>
    <w:rsid w:val="00762FB4"/>
    <w:rsid w:val="007631F3"/>
    <w:rsid w:val="00763CA2"/>
    <w:rsid w:val="007641AC"/>
    <w:rsid w:val="007648C9"/>
    <w:rsid w:val="007649B7"/>
    <w:rsid w:val="00764CE0"/>
    <w:rsid w:val="00765DEE"/>
    <w:rsid w:val="007669EF"/>
    <w:rsid w:val="007678EC"/>
    <w:rsid w:val="00770430"/>
    <w:rsid w:val="007712DB"/>
    <w:rsid w:val="00771795"/>
    <w:rsid w:val="007726F1"/>
    <w:rsid w:val="007728B6"/>
    <w:rsid w:val="00772977"/>
    <w:rsid w:val="00773664"/>
    <w:rsid w:val="007738A6"/>
    <w:rsid w:val="00773E43"/>
    <w:rsid w:val="00774176"/>
    <w:rsid w:val="00774290"/>
    <w:rsid w:val="0077559D"/>
    <w:rsid w:val="00775656"/>
    <w:rsid w:val="00775CA9"/>
    <w:rsid w:val="00775E6B"/>
    <w:rsid w:val="00776735"/>
    <w:rsid w:val="007771DD"/>
    <w:rsid w:val="0077789D"/>
    <w:rsid w:val="00777B9C"/>
    <w:rsid w:val="00780052"/>
    <w:rsid w:val="00780959"/>
    <w:rsid w:val="00784563"/>
    <w:rsid w:val="00784F8E"/>
    <w:rsid w:val="0078518E"/>
    <w:rsid w:val="0078529E"/>
    <w:rsid w:val="007852BB"/>
    <w:rsid w:val="00785CCD"/>
    <w:rsid w:val="00786041"/>
    <w:rsid w:val="00786A64"/>
    <w:rsid w:val="007870F7"/>
    <w:rsid w:val="00787914"/>
    <w:rsid w:val="00790B58"/>
    <w:rsid w:val="00791B2F"/>
    <w:rsid w:val="00792283"/>
    <w:rsid w:val="007924EF"/>
    <w:rsid w:val="0079352D"/>
    <w:rsid w:val="00793743"/>
    <w:rsid w:val="00794D45"/>
    <w:rsid w:val="00795134"/>
    <w:rsid w:val="00795396"/>
    <w:rsid w:val="00795911"/>
    <w:rsid w:val="00795D09"/>
    <w:rsid w:val="007A066A"/>
    <w:rsid w:val="007A19BB"/>
    <w:rsid w:val="007A2761"/>
    <w:rsid w:val="007A29AA"/>
    <w:rsid w:val="007A2C29"/>
    <w:rsid w:val="007A34A0"/>
    <w:rsid w:val="007A406A"/>
    <w:rsid w:val="007A45A2"/>
    <w:rsid w:val="007A4F04"/>
    <w:rsid w:val="007A5971"/>
    <w:rsid w:val="007A5B02"/>
    <w:rsid w:val="007A5BBB"/>
    <w:rsid w:val="007A5CED"/>
    <w:rsid w:val="007A679B"/>
    <w:rsid w:val="007A7567"/>
    <w:rsid w:val="007B06B9"/>
    <w:rsid w:val="007B1A40"/>
    <w:rsid w:val="007B23A7"/>
    <w:rsid w:val="007B27FF"/>
    <w:rsid w:val="007B4664"/>
    <w:rsid w:val="007B5A9B"/>
    <w:rsid w:val="007B5FE3"/>
    <w:rsid w:val="007C0288"/>
    <w:rsid w:val="007C0558"/>
    <w:rsid w:val="007C0D9B"/>
    <w:rsid w:val="007C1154"/>
    <w:rsid w:val="007C1BF9"/>
    <w:rsid w:val="007C1D08"/>
    <w:rsid w:val="007C258E"/>
    <w:rsid w:val="007C54A2"/>
    <w:rsid w:val="007C63EB"/>
    <w:rsid w:val="007C731E"/>
    <w:rsid w:val="007C7FEC"/>
    <w:rsid w:val="007D02DD"/>
    <w:rsid w:val="007D0A19"/>
    <w:rsid w:val="007D0BB6"/>
    <w:rsid w:val="007D1FB1"/>
    <w:rsid w:val="007D20DF"/>
    <w:rsid w:val="007D27D7"/>
    <w:rsid w:val="007D2828"/>
    <w:rsid w:val="007D2850"/>
    <w:rsid w:val="007D36D0"/>
    <w:rsid w:val="007D4433"/>
    <w:rsid w:val="007D4B7E"/>
    <w:rsid w:val="007D593D"/>
    <w:rsid w:val="007D5B3E"/>
    <w:rsid w:val="007D5C3F"/>
    <w:rsid w:val="007D690C"/>
    <w:rsid w:val="007D6EDF"/>
    <w:rsid w:val="007D7D0D"/>
    <w:rsid w:val="007E1A2E"/>
    <w:rsid w:val="007E244A"/>
    <w:rsid w:val="007E2770"/>
    <w:rsid w:val="007E36EE"/>
    <w:rsid w:val="007E3A30"/>
    <w:rsid w:val="007E3B67"/>
    <w:rsid w:val="007E4F97"/>
    <w:rsid w:val="007E5004"/>
    <w:rsid w:val="007E50E3"/>
    <w:rsid w:val="007E5B23"/>
    <w:rsid w:val="007F00EE"/>
    <w:rsid w:val="007F07E9"/>
    <w:rsid w:val="007F0A35"/>
    <w:rsid w:val="007F12B4"/>
    <w:rsid w:val="007F138F"/>
    <w:rsid w:val="007F19FA"/>
    <w:rsid w:val="007F1EDA"/>
    <w:rsid w:val="007F2E78"/>
    <w:rsid w:val="007F2F07"/>
    <w:rsid w:val="007F51D3"/>
    <w:rsid w:val="007F5698"/>
    <w:rsid w:val="007F5F50"/>
    <w:rsid w:val="007F626C"/>
    <w:rsid w:val="007F6624"/>
    <w:rsid w:val="007F74C8"/>
    <w:rsid w:val="007F7A01"/>
    <w:rsid w:val="007F7AD6"/>
    <w:rsid w:val="007F7B8A"/>
    <w:rsid w:val="007F7BD0"/>
    <w:rsid w:val="00800477"/>
    <w:rsid w:val="00800634"/>
    <w:rsid w:val="008006CF"/>
    <w:rsid w:val="00800B1A"/>
    <w:rsid w:val="008014DE"/>
    <w:rsid w:val="00801A92"/>
    <w:rsid w:val="0080269A"/>
    <w:rsid w:val="00803308"/>
    <w:rsid w:val="00804498"/>
    <w:rsid w:val="00806A76"/>
    <w:rsid w:val="0080727F"/>
    <w:rsid w:val="0080731C"/>
    <w:rsid w:val="008079D9"/>
    <w:rsid w:val="00807CD3"/>
    <w:rsid w:val="00810A13"/>
    <w:rsid w:val="00810D24"/>
    <w:rsid w:val="008111A0"/>
    <w:rsid w:val="0081138E"/>
    <w:rsid w:val="008113B2"/>
    <w:rsid w:val="00811B48"/>
    <w:rsid w:val="00812C91"/>
    <w:rsid w:val="0081520F"/>
    <w:rsid w:val="008174EC"/>
    <w:rsid w:val="00817611"/>
    <w:rsid w:val="008202F2"/>
    <w:rsid w:val="00821971"/>
    <w:rsid w:val="0082378D"/>
    <w:rsid w:val="00824223"/>
    <w:rsid w:val="008244F1"/>
    <w:rsid w:val="008254B3"/>
    <w:rsid w:val="00825992"/>
    <w:rsid w:val="00825A14"/>
    <w:rsid w:val="008260D8"/>
    <w:rsid w:val="008260F8"/>
    <w:rsid w:val="008265E0"/>
    <w:rsid w:val="008267CB"/>
    <w:rsid w:val="00827475"/>
    <w:rsid w:val="0082752C"/>
    <w:rsid w:val="00827CB2"/>
    <w:rsid w:val="00827F90"/>
    <w:rsid w:val="00830DF9"/>
    <w:rsid w:val="0083110A"/>
    <w:rsid w:val="008313EC"/>
    <w:rsid w:val="00831D98"/>
    <w:rsid w:val="00833F02"/>
    <w:rsid w:val="008352AD"/>
    <w:rsid w:val="0083574E"/>
    <w:rsid w:val="00835863"/>
    <w:rsid w:val="00837182"/>
    <w:rsid w:val="00837AE6"/>
    <w:rsid w:val="00837C17"/>
    <w:rsid w:val="00841339"/>
    <w:rsid w:val="00841A82"/>
    <w:rsid w:val="00842957"/>
    <w:rsid w:val="00842DF3"/>
    <w:rsid w:val="00842F03"/>
    <w:rsid w:val="00842FF4"/>
    <w:rsid w:val="008439AB"/>
    <w:rsid w:val="00843A0A"/>
    <w:rsid w:val="0084481D"/>
    <w:rsid w:val="00844EE2"/>
    <w:rsid w:val="00846452"/>
    <w:rsid w:val="00846942"/>
    <w:rsid w:val="008472C1"/>
    <w:rsid w:val="00847570"/>
    <w:rsid w:val="00847896"/>
    <w:rsid w:val="0085022F"/>
    <w:rsid w:val="00850917"/>
    <w:rsid w:val="00850B72"/>
    <w:rsid w:val="008522B5"/>
    <w:rsid w:val="00852B82"/>
    <w:rsid w:val="00852C07"/>
    <w:rsid w:val="00853407"/>
    <w:rsid w:val="0085369F"/>
    <w:rsid w:val="00853EB2"/>
    <w:rsid w:val="0085438C"/>
    <w:rsid w:val="00856588"/>
    <w:rsid w:val="008568FC"/>
    <w:rsid w:val="00856A80"/>
    <w:rsid w:val="008570C2"/>
    <w:rsid w:val="0085783A"/>
    <w:rsid w:val="0085791D"/>
    <w:rsid w:val="00860307"/>
    <w:rsid w:val="00860BA2"/>
    <w:rsid w:val="00860D9F"/>
    <w:rsid w:val="008617A7"/>
    <w:rsid w:val="00861DF5"/>
    <w:rsid w:val="008620E1"/>
    <w:rsid w:val="00862DA3"/>
    <w:rsid w:val="00862F43"/>
    <w:rsid w:val="00862F6B"/>
    <w:rsid w:val="00863794"/>
    <w:rsid w:val="00863DA8"/>
    <w:rsid w:val="00865852"/>
    <w:rsid w:val="008658E0"/>
    <w:rsid w:val="00867C4C"/>
    <w:rsid w:val="00871B2D"/>
    <w:rsid w:val="00871F89"/>
    <w:rsid w:val="0087271D"/>
    <w:rsid w:val="00872A93"/>
    <w:rsid w:val="008736EE"/>
    <w:rsid w:val="00873D14"/>
    <w:rsid w:val="008745A9"/>
    <w:rsid w:val="008752A8"/>
    <w:rsid w:val="00877060"/>
    <w:rsid w:val="00877FDF"/>
    <w:rsid w:val="00880348"/>
    <w:rsid w:val="008809C3"/>
    <w:rsid w:val="00880C56"/>
    <w:rsid w:val="008810AE"/>
    <w:rsid w:val="008811B4"/>
    <w:rsid w:val="00881C9E"/>
    <w:rsid w:val="00881D2F"/>
    <w:rsid w:val="008832CB"/>
    <w:rsid w:val="00883C95"/>
    <w:rsid w:val="00885574"/>
    <w:rsid w:val="0088573B"/>
    <w:rsid w:val="00885D4E"/>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95858"/>
    <w:rsid w:val="008A1381"/>
    <w:rsid w:val="008A1714"/>
    <w:rsid w:val="008A1F9B"/>
    <w:rsid w:val="008A24EB"/>
    <w:rsid w:val="008A3CF3"/>
    <w:rsid w:val="008A69E9"/>
    <w:rsid w:val="008A7357"/>
    <w:rsid w:val="008B002B"/>
    <w:rsid w:val="008B00DC"/>
    <w:rsid w:val="008B1594"/>
    <w:rsid w:val="008B1833"/>
    <w:rsid w:val="008B3190"/>
    <w:rsid w:val="008B6487"/>
    <w:rsid w:val="008B69B1"/>
    <w:rsid w:val="008C037A"/>
    <w:rsid w:val="008C0918"/>
    <w:rsid w:val="008C09F2"/>
    <w:rsid w:val="008C0ED9"/>
    <w:rsid w:val="008C1D57"/>
    <w:rsid w:val="008C2839"/>
    <w:rsid w:val="008C2C9E"/>
    <w:rsid w:val="008C308B"/>
    <w:rsid w:val="008C30CC"/>
    <w:rsid w:val="008C40AE"/>
    <w:rsid w:val="008C559C"/>
    <w:rsid w:val="008C56DE"/>
    <w:rsid w:val="008C6BAD"/>
    <w:rsid w:val="008C7509"/>
    <w:rsid w:val="008C7633"/>
    <w:rsid w:val="008C7C46"/>
    <w:rsid w:val="008D0587"/>
    <w:rsid w:val="008D0ED2"/>
    <w:rsid w:val="008D117A"/>
    <w:rsid w:val="008D26CE"/>
    <w:rsid w:val="008D29E6"/>
    <w:rsid w:val="008D3AF7"/>
    <w:rsid w:val="008D3BBE"/>
    <w:rsid w:val="008D3CA9"/>
    <w:rsid w:val="008D4102"/>
    <w:rsid w:val="008D432E"/>
    <w:rsid w:val="008D49DE"/>
    <w:rsid w:val="008D5338"/>
    <w:rsid w:val="008D5414"/>
    <w:rsid w:val="008D602F"/>
    <w:rsid w:val="008D6941"/>
    <w:rsid w:val="008D770F"/>
    <w:rsid w:val="008D7BAD"/>
    <w:rsid w:val="008E12D9"/>
    <w:rsid w:val="008E280A"/>
    <w:rsid w:val="008E2FB6"/>
    <w:rsid w:val="008E3763"/>
    <w:rsid w:val="008E3F72"/>
    <w:rsid w:val="008E4ECC"/>
    <w:rsid w:val="008E50AB"/>
    <w:rsid w:val="008E6206"/>
    <w:rsid w:val="008E6EF7"/>
    <w:rsid w:val="008E7A38"/>
    <w:rsid w:val="008F07DD"/>
    <w:rsid w:val="008F0B78"/>
    <w:rsid w:val="008F0BEE"/>
    <w:rsid w:val="008F0D01"/>
    <w:rsid w:val="008F1708"/>
    <w:rsid w:val="008F1AFB"/>
    <w:rsid w:val="008F2479"/>
    <w:rsid w:val="008F300A"/>
    <w:rsid w:val="008F353B"/>
    <w:rsid w:val="008F4128"/>
    <w:rsid w:val="008F447A"/>
    <w:rsid w:val="008F4655"/>
    <w:rsid w:val="008F4DE0"/>
    <w:rsid w:val="008F6AF9"/>
    <w:rsid w:val="008F6BFB"/>
    <w:rsid w:val="008F73B1"/>
    <w:rsid w:val="008F797B"/>
    <w:rsid w:val="00900E5C"/>
    <w:rsid w:val="0090111B"/>
    <w:rsid w:val="00901AE4"/>
    <w:rsid w:val="00905C53"/>
    <w:rsid w:val="00905C64"/>
    <w:rsid w:val="0090636C"/>
    <w:rsid w:val="00910512"/>
    <w:rsid w:val="00910529"/>
    <w:rsid w:val="00910832"/>
    <w:rsid w:val="009108D0"/>
    <w:rsid w:val="0091238F"/>
    <w:rsid w:val="009139AC"/>
    <w:rsid w:val="00913B00"/>
    <w:rsid w:val="00913EAF"/>
    <w:rsid w:val="00914037"/>
    <w:rsid w:val="00914039"/>
    <w:rsid w:val="009142D8"/>
    <w:rsid w:val="0091565F"/>
    <w:rsid w:val="00915A0D"/>
    <w:rsid w:val="00915C86"/>
    <w:rsid w:val="00915F03"/>
    <w:rsid w:val="00915F6E"/>
    <w:rsid w:val="00916C98"/>
    <w:rsid w:val="0091711A"/>
    <w:rsid w:val="0091749D"/>
    <w:rsid w:val="00920FC0"/>
    <w:rsid w:val="00921A40"/>
    <w:rsid w:val="00921CC0"/>
    <w:rsid w:val="00923CF0"/>
    <w:rsid w:val="00924FC3"/>
    <w:rsid w:val="0092518B"/>
    <w:rsid w:val="009266E8"/>
    <w:rsid w:val="00926C98"/>
    <w:rsid w:val="0092794F"/>
    <w:rsid w:val="00930121"/>
    <w:rsid w:val="0093092E"/>
    <w:rsid w:val="00930A20"/>
    <w:rsid w:val="00930D5E"/>
    <w:rsid w:val="00930D73"/>
    <w:rsid w:val="00930F11"/>
    <w:rsid w:val="00931949"/>
    <w:rsid w:val="00931E2A"/>
    <w:rsid w:val="0093212D"/>
    <w:rsid w:val="00932E63"/>
    <w:rsid w:val="00932E98"/>
    <w:rsid w:val="0093443E"/>
    <w:rsid w:val="00934D18"/>
    <w:rsid w:val="009351B8"/>
    <w:rsid w:val="00935601"/>
    <w:rsid w:val="00936136"/>
    <w:rsid w:val="0093681D"/>
    <w:rsid w:val="00936916"/>
    <w:rsid w:val="0093741B"/>
    <w:rsid w:val="009375E8"/>
    <w:rsid w:val="0093794B"/>
    <w:rsid w:val="00937B36"/>
    <w:rsid w:val="009400F7"/>
    <w:rsid w:val="00940D5E"/>
    <w:rsid w:val="0094110C"/>
    <w:rsid w:val="009414F4"/>
    <w:rsid w:val="00942B21"/>
    <w:rsid w:val="0094354D"/>
    <w:rsid w:val="00943A57"/>
    <w:rsid w:val="00943E00"/>
    <w:rsid w:val="00943F42"/>
    <w:rsid w:val="009441CB"/>
    <w:rsid w:val="009444E5"/>
    <w:rsid w:val="00944578"/>
    <w:rsid w:val="00944B70"/>
    <w:rsid w:val="009450CD"/>
    <w:rsid w:val="00945C8B"/>
    <w:rsid w:val="00945F1E"/>
    <w:rsid w:val="0094615F"/>
    <w:rsid w:val="00946BF0"/>
    <w:rsid w:val="0095047D"/>
    <w:rsid w:val="00950EED"/>
    <w:rsid w:val="00950FCD"/>
    <w:rsid w:val="009511A6"/>
    <w:rsid w:val="009518BF"/>
    <w:rsid w:val="00951A3C"/>
    <w:rsid w:val="0095321F"/>
    <w:rsid w:val="009547E3"/>
    <w:rsid w:val="00954F0B"/>
    <w:rsid w:val="009559B9"/>
    <w:rsid w:val="00955BF9"/>
    <w:rsid w:val="009560F1"/>
    <w:rsid w:val="0095713A"/>
    <w:rsid w:val="0095736E"/>
    <w:rsid w:val="00957A49"/>
    <w:rsid w:val="00957CA5"/>
    <w:rsid w:val="00957CAA"/>
    <w:rsid w:val="0096151E"/>
    <w:rsid w:val="00962259"/>
    <w:rsid w:val="00962C92"/>
    <w:rsid w:val="00962CB3"/>
    <w:rsid w:val="00962EF1"/>
    <w:rsid w:val="00964427"/>
    <w:rsid w:val="00964F88"/>
    <w:rsid w:val="00966ADB"/>
    <w:rsid w:val="0096710C"/>
    <w:rsid w:val="009671DB"/>
    <w:rsid w:val="009679CC"/>
    <w:rsid w:val="00970E41"/>
    <w:rsid w:val="009713C1"/>
    <w:rsid w:val="009719FF"/>
    <w:rsid w:val="009728F6"/>
    <w:rsid w:val="00973856"/>
    <w:rsid w:val="0097391D"/>
    <w:rsid w:val="00974AB6"/>
    <w:rsid w:val="00975CD3"/>
    <w:rsid w:val="00975E5C"/>
    <w:rsid w:val="0097694F"/>
    <w:rsid w:val="00976BF7"/>
    <w:rsid w:val="00980550"/>
    <w:rsid w:val="0098141E"/>
    <w:rsid w:val="00981E3E"/>
    <w:rsid w:val="00982606"/>
    <w:rsid w:val="0098260F"/>
    <w:rsid w:val="009829C8"/>
    <w:rsid w:val="009829EC"/>
    <w:rsid w:val="00982F0D"/>
    <w:rsid w:val="00983936"/>
    <w:rsid w:val="00983EF2"/>
    <w:rsid w:val="00983F03"/>
    <w:rsid w:val="009846A5"/>
    <w:rsid w:val="00984EA7"/>
    <w:rsid w:val="009853F6"/>
    <w:rsid w:val="0098686E"/>
    <w:rsid w:val="00986DF2"/>
    <w:rsid w:val="009873C4"/>
    <w:rsid w:val="00987568"/>
    <w:rsid w:val="009902C8"/>
    <w:rsid w:val="00990C82"/>
    <w:rsid w:val="009910D1"/>
    <w:rsid w:val="009916B7"/>
    <w:rsid w:val="0099264D"/>
    <w:rsid w:val="00994391"/>
    <w:rsid w:val="0099485C"/>
    <w:rsid w:val="00994AFF"/>
    <w:rsid w:val="0099567B"/>
    <w:rsid w:val="00995A5F"/>
    <w:rsid w:val="00997180"/>
    <w:rsid w:val="00997A0E"/>
    <w:rsid w:val="00997E3F"/>
    <w:rsid w:val="009A0CEA"/>
    <w:rsid w:val="009A25A4"/>
    <w:rsid w:val="009A2CF9"/>
    <w:rsid w:val="009A2ED7"/>
    <w:rsid w:val="009A2F4A"/>
    <w:rsid w:val="009A357A"/>
    <w:rsid w:val="009A3B6C"/>
    <w:rsid w:val="009A4FF0"/>
    <w:rsid w:val="009A502C"/>
    <w:rsid w:val="009A5588"/>
    <w:rsid w:val="009A566B"/>
    <w:rsid w:val="009A5EFD"/>
    <w:rsid w:val="009B05B7"/>
    <w:rsid w:val="009B0AC1"/>
    <w:rsid w:val="009B3DC2"/>
    <w:rsid w:val="009B3F0C"/>
    <w:rsid w:val="009B5239"/>
    <w:rsid w:val="009B5BEB"/>
    <w:rsid w:val="009B6070"/>
    <w:rsid w:val="009C25B4"/>
    <w:rsid w:val="009C2A40"/>
    <w:rsid w:val="009C2F2B"/>
    <w:rsid w:val="009C5751"/>
    <w:rsid w:val="009C5A9D"/>
    <w:rsid w:val="009C5AF3"/>
    <w:rsid w:val="009C62C8"/>
    <w:rsid w:val="009C6475"/>
    <w:rsid w:val="009C673C"/>
    <w:rsid w:val="009C73B3"/>
    <w:rsid w:val="009D0D59"/>
    <w:rsid w:val="009D0FBC"/>
    <w:rsid w:val="009D1DBC"/>
    <w:rsid w:val="009D2477"/>
    <w:rsid w:val="009D27D4"/>
    <w:rsid w:val="009D299F"/>
    <w:rsid w:val="009D3C74"/>
    <w:rsid w:val="009D422D"/>
    <w:rsid w:val="009D474A"/>
    <w:rsid w:val="009D4D02"/>
    <w:rsid w:val="009D5D99"/>
    <w:rsid w:val="009D7267"/>
    <w:rsid w:val="009E0549"/>
    <w:rsid w:val="009E0CAB"/>
    <w:rsid w:val="009E11EB"/>
    <w:rsid w:val="009E1A1F"/>
    <w:rsid w:val="009E20EE"/>
    <w:rsid w:val="009E244B"/>
    <w:rsid w:val="009E2B0E"/>
    <w:rsid w:val="009E368F"/>
    <w:rsid w:val="009E3725"/>
    <w:rsid w:val="009E4D05"/>
    <w:rsid w:val="009E5A9D"/>
    <w:rsid w:val="009E64CC"/>
    <w:rsid w:val="009E6EE5"/>
    <w:rsid w:val="009F0A2F"/>
    <w:rsid w:val="009F0E50"/>
    <w:rsid w:val="009F0E7C"/>
    <w:rsid w:val="009F15BB"/>
    <w:rsid w:val="009F1761"/>
    <w:rsid w:val="009F1778"/>
    <w:rsid w:val="009F2ECB"/>
    <w:rsid w:val="009F30A0"/>
    <w:rsid w:val="009F3E67"/>
    <w:rsid w:val="009F3F4A"/>
    <w:rsid w:val="009F4C61"/>
    <w:rsid w:val="009F4D56"/>
    <w:rsid w:val="009F6803"/>
    <w:rsid w:val="009F7071"/>
    <w:rsid w:val="009F7368"/>
    <w:rsid w:val="009F7D2C"/>
    <w:rsid w:val="009F7DC5"/>
    <w:rsid w:val="00A025A2"/>
    <w:rsid w:val="00A03909"/>
    <w:rsid w:val="00A03BB3"/>
    <w:rsid w:val="00A03C01"/>
    <w:rsid w:val="00A03E33"/>
    <w:rsid w:val="00A0447A"/>
    <w:rsid w:val="00A0456C"/>
    <w:rsid w:val="00A047D9"/>
    <w:rsid w:val="00A05497"/>
    <w:rsid w:val="00A0705F"/>
    <w:rsid w:val="00A07746"/>
    <w:rsid w:val="00A111B5"/>
    <w:rsid w:val="00A112EA"/>
    <w:rsid w:val="00A1195E"/>
    <w:rsid w:val="00A11F91"/>
    <w:rsid w:val="00A1200B"/>
    <w:rsid w:val="00A12527"/>
    <w:rsid w:val="00A12A68"/>
    <w:rsid w:val="00A12E53"/>
    <w:rsid w:val="00A13129"/>
    <w:rsid w:val="00A13804"/>
    <w:rsid w:val="00A142E0"/>
    <w:rsid w:val="00A15887"/>
    <w:rsid w:val="00A166E7"/>
    <w:rsid w:val="00A16934"/>
    <w:rsid w:val="00A16C5C"/>
    <w:rsid w:val="00A17158"/>
    <w:rsid w:val="00A1750C"/>
    <w:rsid w:val="00A20167"/>
    <w:rsid w:val="00A21809"/>
    <w:rsid w:val="00A21FF1"/>
    <w:rsid w:val="00A225EC"/>
    <w:rsid w:val="00A22D91"/>
    <w:rsid w:val="00A22E17"/>
    <w:rsid w:val="00A23EB2"/>
    <w:rsid w:val="00A259B8"/>
    <w:rsid w:val="00A25B89"/>
    <w:rsid w:val="00A26645"/>
    <w:rsid w:val="00A266AC"/>
    <w:rsid w:val="00A26F8E"/>
    <w:rsid w:val="00A2719C"/>
    <w:rsid w:val="00A274A1"/>
    <w:rsid w:val="00A27705"/>
    <w:rsid w:val="00A277B1"/>
    <w:rsid w:val="00A3178B"/>
    <w:rsid w:val="00A322B8"/>
    <w:rsid w:val="00A323D0"/>
    <w:rsid w:val="00A32AA2"/>
    <w:rsid w:val="00A32FFD"/>
    <w:rsid w:val="00A34796"/>
    <w:rsid w:val="00A34848"/>
    <w:rsid w:val="00A34874"/>
    <w:rsid w:val="00A34894"/>
    <w:rsid w:val="00A35B6B"/>
    <w:rsid w:val="00A363EE"/>
    <w:rsid w:val="00A3713D"/>
    <w:rsid w:val="00A376B1"/>
    <w:rsid w:val="00A37CE4"/>
    <w:rsid w:val="00A37F12"/>
    <w:rsid w:val="00A40B8E"/>
    <w:rsid w:val="00A42EC9"/>
    <w:rsid w:val="00A437A5"/>
    <w:rsid w:val="00A43BAF"/>
    <w:rsid w:val="00A43BBA"/>
    <w:rsid w:val="00A43F65"/>
    <w:rsid w:val="00A44DF8"/>
    <w:rsid w:val="00A46413"/>
    <w:rsid w:val="00A47415"/>
    <w:rsid w:val="00A47D2E"/>
    <w:rsid w:val="00A50486"/>
    <w:rsid w:val="00A50586"/>
    <w:rsid w:val="00A506B5"/>
    <w:rsid w:val="00A51262"/>
    <w:rsid w:val="00A51353"/>
    <w:rsid w:val="00A513D8"/>
    <w:rsid w:val="00A51C4E"/>
    <w:rsid w:val="00A53241"/>
    <w:rsid w:val="00A5346C"/>
    <w:rsid w:val="00A54A97"/>
    <w:rsid w:val="00A54F21"/>
    <w:rsid w:val="00A55576"/>
    <w:rsid w:val="00A55A23"/>
    <w:rsid w:val="00A5615F"/>
    <w:rsid w:val="00A56FEB"/>
    <w:rsid w:val="00A5707C"/>
    <w:rsid w:val="00A5726F"/>
    <w:rsid w:val="00A572A0"/>
    <w:rsid w:val="00A57772"/>
    <w:rsid w:val="00A60465"/>
    <w:rsid w:val="00A61CC8"/>
    <w:rsid w:val="00A62B95"/>
    <w:rsid w:val="00A62CF2"/>
    <w:rsid w:val="00A6358D"/>
    <w:rsid w:val="00A635E3"/>
    <w:rsid w:val="00A64930"/>
    <w:rsid w:val="00A657FC"/>
    <w:rsid w:val="00A664EC"/>
    <w:rsid w:val="00A66860"/>
    <w:rsid w:val="00A6699B"/>
    <w:rsid w:val="00A66A8F"/>
    <w:rsid w:val="00A671DD"/>
    <w:rsid w:val="00A672D2"/>
    <w:rsid w:val="00A7001D"/>
    <w:rsid w:val="00A72066"/>
    <w:rsid w:val="00A7254C"/>
    <w:rsid w:val="00A7304D"/>
    <w:rsid w:val="00A73D3F"/>
    <w:rsid w:val="00A73F46"/>
    <w:rsid w:val="00A74C60"/>
    <w:rsid w:val="00A7590A"/>
    <w:rsid w:val="00A76AC2"/>
    <w:rsid w:val="00A76E7D"/>
    <w:rsid w:val="00A7736D"/>
    <w:rsid w:val="00A80444"/>
    <w:rsid w:val="00A80829"/>
    <w:rsid w:val="00A81160"/>
    <w:rsid w:val="00A8135E"/>
    <w:rsid w:val="00A82909"/>
    <w:rsid w:val="00A82C07"/>
    <w:rsid w:val="00A82D55"/>
    <w:rsid w:val="00A83B05"/>
    <w:rsid w:val="00A85203"/>
    <w:rsid w:val="00A8613F"/>
    <w:rsid w:val="00A86664"/>
    <w:rsid w:val="00A86B28"/>
    <w:rsid w:val="00A9081C"/>
    <w:rsid w:val="00A9087A"/>
    <w:rsid w:val="00A91109"/>
    <w:rsid w:val="00A91F31"/>
    <w:rsid w:val="00A92272"/>
    <w:rsid w:val="00A92579"/>
    <w:rsid w:val="00A9287E"/>
    <w:rsid w:val="00A92E83"/>
    <w:rsid w:val="00A93D1B"/>
    <w:rsid w:val="00A9795A"/>
    <w:rsid w:val="00AA0310"/>
    <w:rsid w:val="00AA1059"/>
    <w:rsid w:val="00AA1198"/>
    <w:rsid w:val="00AA18D5"/>
    <w:rsid w:val="00AA1B8B"/>
    <w:rsid w:val="00AA1C63"/>
    <w:rsid w:val="00AA2144"/>
    <w:rsid w:val="00AA27D2"/>
    <w:rsid w:val="00AA2F12"/>
    <w:rsid w:val="00AA3764"/>
    <w:rsid w:val="00AA49FD"/>
    <w:rsid w:val="00AA51E0"/>
    <w:rsid w:val="00AA5B20"/>
    <w:rsid w:val="00AB0771"/>
    <w:rsid w:val="00AB0997"/>
    <w:rsid w:val="00AB1A6A"/>
    <w:rsid w:val="00AB28DF"/>
    <w:rsid w:val="00AB34EE"/>
    <w:rsid w:val="00AB3DFB"/>
    <w:rsid w:val="00AB47F7"/>
    <w:rsid w:val="00AB539A"/>
    <w:rsid w:val="00AB65A8"/>
    <w:rsid w:val="00AB664D"/>
    <w:rsid w:val="00AB6A80"/>
    <w:rsid w:val="00AB6B2D"/>
    <w:rsid w:val="00AB6C05"/>
    <w:rsid w:val="00AB6FBA"/>
    <w:rsid w:val="00AC18EC"/>
    <w:rsid w:val="00AC194F"/>
    <w:rsid w:val="00AC285D"/>
    <w:rsid w:val="00AC2DA0"/>
    <w:rsid w:val="00AC3930"/>
    <w:rsid w:val="00AC3D3C"/>
    <w:rsid w:val="00AC462A"/>
    <w:rsid w:val="00AC4F0D"/>
    <w:rsid w:val="00AC5212"/>
    <w:rsid w:val="00AC52EB"/>
    <w:rsid w:val="00AC559E"/>
    <w:rsid w:val="00AC5C50"/>
    <w:rsid w:val="00AC60DF"/>
    <w:rsid w:val="00AC6D0D"/>
    <w:rsid w:val="00AC7568"/>
    <w:rsid w:val="00AD03D4"/>
    <w:rsid w:val="00AD0874"/>
    <w:rsid w:val="00AD0961"/>
    <w:rsid w:val="00AD09E6"/>
    <w:rsid w:val="00AD11D6"/>
    <w:rsid w:val="00AD1AA2"/>
    <w:rsid w:val="00AD1D73"/>
    <w:rsid w:val="00AD1E32"/>
    <w:rsid w:val="00AD36C5"/>
    <w:rsid w:val="00AD632A"/>
    <w:rsid w:val="00AD6760"/>
    <w:rsid w:val="00AD7200"/>
    <w:rsid w:val="00AD7B83"/>
    <w:rsid w:val="00AE0058"/>
    <w:rsid w:val="00AE082E"/>
    <w:rsid w:val="00AE165D"/>
    <w:rsid w:val="00AE168B"/>
    <w:rsid w:val="00AE1D3B"/>
    <w:rsid w:val="00AE2240"/>
    <w:rsid w:val="00AE27B8"/>
    <w:rsid w:val="00AE2EB1"/>
    <w:rsid w:val="00AE2F42"/>
    <w:rsid w:val="00AE4009"/>
    <w:rsid w:val="00AE40DA"/>
    <w:rsid w:val="00AE40F8"/>
    <w:rsid w:val="00AE73CD"/>
    <w:rsid w:val="00AE7578"/>
    <w:rsid w:val="00AF0A6E"/>
    <w:rsid w:val="00AF0C2C"/>
    <w:rsid w:val="00AF1F2F"/>
    <w:rsid w:val="00AF2794"/>
    <w:rsid w:val="00AF4BE9"/>
    <w:rsid w:val="00AF5B08"/>
    <w:rsid w:val="00AF62E2"/>
    <w:rsid w:val="00AF6718"/>
    <w:rsid w:val="00AF6DBD"/>
    <w:rsid w:val="00AF7011"/>
    <w:rsid w:val="00AF75D4"/>
    <w:rsid w:val="00B0058F"/>
    <w:rsid w:val="00B009D4"/>
    <w:rsid w:val="00B018EC"/>
    <w:rsid w:val="00B01B81"/>
    <w:rsid w:val="00B020B5"/>
    <w:rsid w:val="00B02517"/>
    <w:rsid w:val="00B02C5C"/>
    <w:rsid w:val="00B034C7"/>
    <w:rsid w:val="00B03796"/>
    <w:rsid w:val="00B03EE9"/>
    <w:rsid w:val="00B047EA"/>
    <w:rsid w:val="00B04891"/>
    <w:rsid w:val="00B04BF7"/>
    <w:rsid w:val="00B05210"/>
    <w:rsid w:val="00B056B8"/>
    <w:rsid w:val="00B061C8"/>
    <w:rsid w:val="00B061D9"/>
    <w:rsid w:val="00B0734D"/>
    <w:rsid w:val="00B077A1"/>
    <w:rsid w:val="00B07EC2"/>
    <w:rsid w:val="00B11441"/>
    <w:rsid w:val="00B11846"/>
    <w:rsid w:val="00B12E91"/>
    <w:rsid w:val="00B13FF2"/>
    <w:rsid w:val="00B1440A"/>
    <w:rsid w:val="00B15252"/>
    <w:rsid w:val="00B15672"/>
    <w:rsid w:val="00B15777"/>
    <w:rsid w:val="00B1602C"/>
    <w:rsid w:val="00B174F2"/>
    <w:rsid w:val="00B203E5"/>
    <w:rsid w:val="00B21E2B"/>
    <w:rsid w:val="00B22C17"/>
    <w:rsid w:val="00B23D5A"/>
    <w:rsid w:val="00B25237"/>
    <w:rsid w:val="00B2653E"/>
    <w:rsid w:val="00B27224"/>
    <w:rsid w:val="00B27B0F"/>
    <w:rsid w:val="00B302CE"/>
    <w:rsid w:val="00B3095A"/>
    <w:rsid w:val="00B31420"/>
    <w:rsid w:val="00B31831"/>
    <w:rsid w:val="00B3209A"/>
    <w:rsid w:val="00B32565"/>
    <w:rsid w:val="00B32A00"/>
    <w:rsid w:val="00B32EAA"/>
    <w:rsid w:val="00B3391A"/>
    <w:rsid w:val="00B35004"/>
    <w:rsid w:val="00B366F8"/>
    <w:rsid w:val="00B36AA2"/>
    <w:rsid w:val="00B37069"/>
    <w:rsid w:val="00B37D2C"/>
    <w:rsid w:val="00B37EA3"/>
    <w:rsid w:val="00B409B2"/>
    <w:rsid w:val="00B4127A"/>
    <w:rsid w:val="00B425C8"/>
    <w:rsid w:val="00B42800"/>
    <w:rsid w:val="00B43997"/>
    <w:rsid w:val="00B44D0B"/>
    <w:rsid w:val="00B45B42"/>
    <w:rsid w:val="00B46317"/>
    <w:rsid w:val="00B46AD4"/>
    <w:rsid w:val="00B473DC"/>
    <w:rsid w:val="00B47700"/>
    <w:rsid w:val="00B477D2"/>
    <w:rsid w:val="00B50005"/>
    <w:rsid w:val="00B50039"/>
    <w:rsid w:val="00B50881"/>
    <w:rsid w:val="00B51A28"/>
    <w:rsid w:val="00B51BF7"/>
    <w:rsid w:val="00B52717"/>
    <w:rsid w:val="00B53367"/>
    <w:rsid w:val="00B53FFC"/>
    <w:rsid w:val="00B54B61"/>
    <w:rsid w:val="00B55B72"/>
    <w:rsid w:val="00B5661F"/>
    <w:rsid w:val="00B5778B"/>
    <w:rsid w:val="00B60019"/>
    <w:rsid w:val="00B60613"/>
    <w:rsid w:val="00B60DD3"/>
    <w:rsid w:val="00B60ED8"/>
    <w:rsid w:val="00B62938"/>
    <w:rsid w:val="00B63915"/>
    <w:rsid w:val="00B641C3"/>
    <w:rsid w:val="00B641D3"/>
    <w:rsid w:val="00B642C9"/>
    <w:rsid w:val="00B666C5"/>
    <w:rsid w:val="00B672C5"/>
    <w:rsid w:val="00B701F0"/>
    <w:rsid w:val="00B70A01"/>
    <w:rsid w:val="00B7119B"/>
    <w:rsid w:val="00B715B6"/>
    <w:rsid w:val="00B71B2A"/>
    <w:rsid w:val="00B71FA8"/>
    <w:rsid w:val="00B7323D"/>
    <w:rsid w:val="00B73351"/>
    <w:rsid w:val="00B73891"/>
    <w:rsid w:val="00B73D71"/>
    <w:rsid w:val="00B740A7"/>
    <w:rsid w:val="00B74433"/>
    <w:rsid w:val="00B74545"/>
    <w:rsid w:val="00B748E5"/>
    <w:rsid w:val="00B750AC"/>
    <w:rsid w:val="00B75369"/>
    <w:rsid w:val="00B75EEA"/>
    <w:rsid w:val="00B76E4D"/>
    <w:rsid w:val="00B80181"/>
    <w:rsid w:val="00B811F0"/>
    <w:rsid w:val="00B814B7"/>
    <w:rsid w:val="00B82058"/>
    <w:rsid w:val="00B8280A"/>
    <w:rsid w:val="00B83396"/>
    <w:rsid w:val="00B84009"/>
    <w:rsid w:val="00B84E03"/>
    <w:rsid w:val="00B84E76"/>
    <w:rsid w:val="00B84EF4"/>
    <w:rsid w:val="00B85034"/>
    <w:rsid w:val="00B85CC8"/>
    <w:rsid w:val="00B85F3C"/>
    <w:rsid w:val="00B86190"/>
    <w:rsid w:val="00B86353"/>
    <w:rsid w:val="00B865CB"/>
    <w:rsid w:val="00B871BB"/>
    <w:rsid w:val="00B87A5D"/>
    <w:rsid w:val="00B90974"/>
    <w:rsid w:val="00B90DFD"/>
    <w:rsid w:val="00B9143B"/>
    <w:rsid w:val="00B931C0"/>
    <w:rsid w:val="00B94DEE"/>
    <w:rsid w:val="00B95508"/>
    <w:rsid w:val="00B957BE"/>
    <w:rsid w:val="00B95DDD"/>
    <w:rsid w:val="00B96049"/>
    <w:rsid w:val="00B96C86"/>
    <w:rsid w:val="00B97525"/>
    <w:rsid w:val="00B97FB9"/>
    <w:rsid w:val="00BA0454"/>
    <w:rsid w:val="00BA0B67"/>
    <w:rsid w:val="00BA2D5C"/>
    <w:rsid w:val="00BA3A1C"/>
    <w:rsid w:val="00BA4BE0"/>
    <w:rsid w:val="00BA4E07"/>
    <w:rsid w:val="00BA6433"/>
    <w:rsid w:val="00BA6650"/>
    <w:rsid w:val="00BA70AE"/>
    <w:rsid w:val="00BA7B5E"/>
    <w:rsid w:val="00BB067D"/>
    <w:rsid w:val="00BB1188"/>
    <w:rsid w:val="00BB1E26"/>
    <w:rsid w:val="00BB218D"/>
    <w:rsid w:val="00BB2D08"/>
    <w:rsid w:val="00BB37D2"/>
    <w:rsid w:val="00BB4569"/>
    <w:rsid w:val="00BB4F20"/>
    <w:rsid w:val="00BB6E39"/>
    <w:rsid w:val="00BB78B0"/>
    <w:rsid w:val="00BC01E9"/>
    <w:rsid w:val="00BC0288"/>
    <w:rsid w:val="00BC16EB"/>
    <w:rsid w:val="00BC1B15"/>
    <w:rsid w:val="00BC2D46"/>
    <w:rsid w:val="00BC386A"/>
    <w:rsid w:val="00BC4189"/>
    <w:rsid w:val="00BC46CB"/>
    <w:rsid w:val="00BC4777"/>
    <w:rsid w:val="00BC4F19"/>
    <w:rsid w:val="00BC5656"/>
    <w:rsid w:val="00BC56F6"/>
    <w:rsid w:val="00BC5F13"/>
    <w:rsid w:val="00BC71A1"/>
    <w:rsid w:val="00BC7387"/>
    <w:rsid w:val="00BC79AE"/>
    <w:rsid w:val="00BC7DC0"/>
    <w:rsid w:val="00BC7FF0"/>
    <w:rsid w:val="00BD100B"/>
    <w:rsid w:val="00BD10D1"/>
    <w:rsid w:val="00BD256C"/>
    <w:rsid w:val="00BD2B03"/>
    <w:rsid w:val="00BD3471"/>
    <w:rsid w:val="00BD3D83"/>
    <w:rsid w:val="00BD40D6"/>
    <w:rsid w:val="00BD55D6"/>
    <w:rsid w:val="00BD5CFB"/>
    <w:rsid w:val="00BD67B3"/>
    <w:rsid w:val="00BD7789"/>
    <w:rsid w:val="00BE2924"/>
    <w:rsid w:val="00BE3312"/>
    <w:rsid w:val="00BE446C"/>
    <w:rsid w:val="00BE4635"/>
    <w:rsid w:val="00BE4FF9"/>
    <w:rsid w:val="00BE6E7B"/>
    <w:rsid w:val="00BE7606"/>
    <w:rsid w:val="00BF1C29"/>
    <w:rsid w:val="00BF1FEC"/>
    <w:rsid w:val="00BF2FD9"/>
    <w:rsid w:val="00BF33B7"/>
    <w:rsid w:val="00BF3E2A"/>
    <w:rsid w:val="00BF40B4"/>
    <w:rsid w:val="00BF497C"/>
    <w:rsid w:val="00BF4A9F"/>
    <w:rsid w:val="00BF4E57"/>
    <w:rsid w:val="00BF4F5F"/>
    <w:rsid w:val="00BF6127"/>
    <w:rsid w:val="00BF6155"/>
    <w:rsid w:val="00BF6CE9"/>
    <w:rsid w:val="00BF6F9D"/>
    <w:rsid w:val="00C000EA"/>
    <w:rsid w:val="00C00238"/>
    <w:rsid w:val="00C006B1"/>
    <w:rsid w:val="00C018F0"/>
    <w:rsid w:val="00C026AB"/>
    <w:rsid w:val="00C0340A"/>
    <w:rsid w:val="00C03979"/>
    <w:rsid w:val="00C043BE"/>
    <w:rsid w:val="00C04733"/>
    <w:rsid w:val="00C04C73"/>
    <w:rsid w:val="00C055BD"/>
    <w:rsid w:val="00C05B2C"/>
    <w:rsid w:val="00C074EC"/>
    <w:rsid w:val="00C07C31"/>
    <w:rsid w:val="00C10152"/>
    <w:rsid w:val="00C102CE"/>
    <w:rsid w:val="00C10375"/>
    <w:rsid w:val="00C10A35"/>
    <w:rsid w:val="00C1104E"/>
    <w:rsid w:val="00C1184A"/>
    <w:rsid w:val="00C11E2B"/>
    <w:rsid w:val="00C1296A"/>
    <w:rsid w:val="00C12AA8"/>
    <w:rsid w:val="00C142EA"/>
    <w:rsid w:val="00C1450D"/>
    <w:rsid w:val="00C147F8"/>
    <w:rsid w:val="00C14DFD"/>
    <w:rsid w:val="00C15B90"/>
    <w:rsid w:val="00C15F66"/>
    <w:rsid w:val="00C1612D"/>
    <w:rsid w:val="00C17AC0"/>
    <w:rsid w:val="00C211FC"/>
    <w:rsid w:val="00C22971"/>
    <w:rsid w:val="00C229B1"/>
    <w:rsid w:val="00C24663"/>
    <w:rsid w:val="00C25178"/>
    <w:rsid w:val="00C2643A"/>
    <w:rsid w:val="00C26A5E"/>
    <w:rsid w:val="00C271F8"/>
    <w:rsid w:val="00C2739E"/>
    <w:rsid w:val="00C2797E"/>
    <w:rsid w:val="00C304CF"/>
    <w:rsid w:val="00C307D8"/>
    <w:rsid w:val="00C30816"/>
    <w:rsid w:val="00C30976"/>
    <w:rsid w:val="00C31A42"/>
    <w:rsid w:val="00C322C3"/>
    <w:rsid w:val="00C3243E"/>
    <w:rsid w:val="00C3247D"/>
    <w:rsid w:val="00C33081"/>
    <w:rsid w:val="00C3557B"/>
    <w:rsid w:val="00C35F11"/>
    <w:rsid w:val="00C360EF"/>
    <w:rsid w:val="00C36502"/>
    <w:rsid w:val="00C36686"/>
    <w:rsid w:val="00C36F84"/>
    <w:rsid w:val="00C379EB"/>
    <w:rsid w:val="00C37D43"/>
    <w:rsid w:val="00C409F9"/>
    <w:rsid w:val="00C42293"/>
    <w:rsid w:val="00C440AE"/>
    <w:rsid w:val="00C450AB"/>
    <w:rsid w:val="00C45404"/>
    <w:rsid w:val="00C462EF"/>
    <w:rsid w:val="00C477D5"/>
    <w:rsid w:val="00C47915"/>
    <w:rsid w:val="00C47F7E"/>
    <w:rsid w:val="00C501F5"/>
    <w:rsid w:val="00C50AEF"/>
    <w:rsid w:val="00C51165"/>
    <w:rsid w:val="00C518FE"/>
    <w:rsid w:val="00C527B3"/>
    <w:rsid w:val="00C52A2D"/>
    <w:rsid w:val="00C52FEB"/>
    <w:rsid w:val="00C530D5"/>
    <w:rsid w:val="00C53BC6"/>
    <w:rsid w:val="00C5529D"/>
    <w:rsid w:val="00C5596F"/>
    <w:rsid w:val="00C56E6A"/>
    <w:rsid w:val="00C574EE"/>
    <w:rsid w:val="00C57511"/>
    <w:rsid w:val="00C5752E"/>
    <w:rsid w:val="00C6028B"/>
    <w:rsid w:val="00C60650"/>
    <w:rsid w:val="00C606D8"/>
    <w:rsid w:val="00C60E99"/>
    <w:rsid w:val="00C63736"/>
    <w:rsid w:val="00C63B20"/>
    <w:rsid w:val="00C63CEB"/>
    <w:rsid w:val="00C63DE0"/>
    <w:rsid w:val="00C64128"/>
    <w:rsid w:val="00C6413C"/>
    <w:rsid w:val="00C648A4"/>
    <w:rsid w:val="00C64F8D"/>
    <w:rsid w:val="00C652FB"/>
    <w:rsid w:val="00C6612D"/>
    <w:rsid w:val="00C664FB"/>
    <w:rsid w:val="00C6677D"/>
    <w:rsid w:val="00C67BD9"/>
    <w:rsid w:val="00C70394"/>
    <w:rsid w:val="00C7060A"/>
    <w:rsid w:val="00C70CC8"/>
    <w:rsid w:val="00C7176D"/>
    <w:rsid w:val="00C72014"/>
    <w:rsid w:val="00C72755"/>
    <w:rsid w:val="00C73E52"/>
    <w:rsid w:val="00C740B3"/>
    <w:rsid w:val="00C760A1"/>
    <w:rsid w:val="00C778B2"/>
    <w:rsid w:val="00C8008F"/>
    <w:rsid w:val="00C801B2"/>
    <w:rsid w:val="00C8168C"/>
    <w:rsid w:val="00C81B95"/>
    <w:rsid w:val="00C82A76"/>
    <w:rsid w:val="00C83133"/>
    <w:rsid w:val="00C832AA"/>
    <w:rsid w:val="00C8346B"/>
    <w:rsid w:val="00C83959"/>
    <w:rsid w:val="00C852B8"/>
    <w:rsid w:val="00C85351"/>
    <w:rsid w:val="00C85BE7"/>
    <w:rsid w:val="00C86B52"/>
    <w:rsid w:val="00C86DFC"/>
    <w:rsid w:val="00C87573"/>
    <w:rsid w:val="00C8762A"/>
    <w:rsid w:val="00C877AA"/>
    <w:rsid w:val="00C87EE1"/>
    <w:rsid w:val="00C9014D"/>
    <w:rsid w:val="00C90B46"/>
    <w:rsid w:val="00C9140D"/>
    <w:rsid w:val="00C91BF6"/>
    <w:rsid w:val="00C91F06"/>
    <w:rsid w:val="00C9235D"/>
    <w:rsid w:val="00C926A2"/>
    <w:rsid w:val="00C92DF7"/>
    <w:rsid w:val="00C93511"/>
    <w:rsid w:val="00C9391F"/>
    <w:rsid w:val="00C95606"/>
    <w:rsid w:val="00C958CE"/>
    <w:rsid w:val="00C95A96"/>
    <w:rsid w:val="00C96099"/>
    <w:rsid w:val="00C965C9"/>
    <w:rsid w:val="00C96657"/>
    <w:rsid w:val="00C96EA8"/>
    <w:rsid w:val="00C97D6E"/>
    <w:rsid w:val="00CA0284"/>
    <w:rsid w:val="00CA1DCD"/>
    <w:rsid w:val="00CA2B32"/>
    <w:rsid w:val="00CA38EB"/>
    <w:rsid w:val="00CA495F"/>
    <w:rsid w:val="00CA49D8"/>
    <w:rsid w:val="00CA4ADB"/>
    <w:rsid w:val="00CA7B74"/>
    <w:rsid w:val="00CB1C97"/>
    <w:rsid w:val="00CB1D6E"/>
    <w:rsid w:val="00CB2304"/>
    <w:rsid w:val="00CB340F"/>
    <w:rsid w:val="00CB3AC2"/>
    <w:rsid w:val="00CB4B8B"/>
    <w:rsid w:val="00CB54EE"/>
    <w:rsid w:val="00CB5FE7"/>
    <w:rsid w:val="00CB6334"/>
    <w:rsid w:val="00CB6824"/>
    <w:rsid w:val="00CB7A0C"/>
    <w:rsid w:val="00CC01C4"/>
    <w:rsid w:val="00CC045C"/>
    <w:rsid w:val="00CC0765"/>
    <w:rsid w:val="00CC1700"/>
    <w:rsid w:val="00CC29F5"/>
    <w:rsid w:val="00CC321A"/>
    <w:rsid w:val="00CC3A9A"/>
    <w:rsid w:val="00CC5235"/>
    <w:rsid w:val="00CC583F"/>
    <w:rsid w:val="00CC5A23"/>
    <w:rsid w:val="00CC660E"/>
    <w:rsid w:val="00CC6EB5"/>
    <w:rsid w:val="00CC7645"/>
    <w:rsid w:val="00CD01B4"/>
    <w:rsid w:val="00CD0C16"/>
    <w:rsid w:val="00CD172E"/>
    <w:rsid w:val="00CD1952"/>
    <w:rsid w:val="00CD2205"/>
    <w:rsid w:val="00CD288B"/>
    <w:rsid w:val="00CD2F8F"/>
    <w:rsid w:val="00CD5C9E"/>
    <w:rsid w:val="00CD5DCD"/>
    <w:rsid w:val="00CD61F3"/>
    <w:rsid w:val="00CD7903"/>
    <w:rsid w:val="00CD7D3B"/>
    <w:rsid w:val="00CD7E52"/>
    <w:rsid w:val="00CE061B"/>
    <w:rsid w:val="00CE06B6"/>
    <w:rsid w:val="00CE070A"/>
    <w:rsid w:val="00CE076A"/>
    <w:rsid w:val="00CE0FDD"/>
    <w:rsid w:val="00CE2705"/>
    <w:rsid w:val="00CE3D01"/>
    <w:rsid w:val="00CE3DF1"/>
    <w:rsid w:val="00CE3FE5"/>
    <w:rsid w:val="00CE4CB1"/>
    <w:rsid w:val="00CE6259"/>
    <w:rsid w:val="00CE6738"/>
    <w:rsid w:val="00CE69E0"/>
    <w:rsid w:val="00CE6AB4"/>
    <w:rsid w:val="00CE7ED5"/>
    <w:rsid w:val="00CE7FEF"/>
    <w:rsid w:val="00CF0483"/>
    <w:rsid w:val="00CF0811"/>
    <w:rsid w:val="00CF0E75"/>
    <w:rsid w:val="00CF14FD"/>
    <w:rsid w:val="00CF1725"/>
    <w:rsid w:val="00CF2DD2"/>
    <w:rsid w:val="00CF4503"/>
    <w:rsid w:val="00CF5891"/>
    <w:rsid w:val="00CF7761"/>
    <w:rsid w:val="00D00085"/>
    <w:rsid w:val="00D00701"/>
    <w:rsid w:val="00D015FA"/>
    <w:rsid w:val="00D01C91"/>
    <w:rsid w:val="00D01F41"/>
    <w:rsid w:val="00D02FF5"/>
    <w:rsid w:val="00D038B4"/>
    <w:rsid w:val="00D03EB3"/>
    <w:rsid w:val="00D04128"/>
    <w:rsid w:val="00D04E84"/>
    <w:rsid w:val="00D04E87"/>
    <w:rsid w:val="00D06AA1"/>
    <w:rsid w:val="00D06AF6"/>
    <w:rsid w:val="00D077CB"/>
    <w:rsid w:val="00D107B2"/>
    <w:rsid w:val="00D1095A"/>
    <w:rsid w:val="00D10CAB"/>
    <w:rsid w:val="00D1138B"/>
    <w:rsid w:val="00D11ACE"/>
    <w:rsid w:val="00D13D59"/>
    <w:rsid w:val="00D14399"/>
    <w:rsid w:val="00D1443D"/>
    <w:rsid w:val="00D144F6"/>
    <w:rsid w:val="00D14B03"/>
    <w:rsid w:val="00D1562F"/>
    <w:rsid w:val="00D16C6F"/>
    <w:rsid w:val="00D17F02"/>
    <w:rsid w:val="00D202AB"/>
    <w:rsid w:val="00D25434"/>
    <w:rsid w:val="00D25635"/>
    <w:rsid w:val="00D25CC3"/>
    <w:rsid w:val="00D26262"/>
    <w:rsid w:val="00D26EBF"/>
    <w:rsid w:val="00D2764A"/>
    <w:rsid w:val="00D277D6"/>
    <w:rsid w:val="00D27C29"/>
    <w:rsid w:val="00D303A9"/>
    <w:rsid w:val="00D30B86"/>
    <w:rsid w:val="00D323A4"/>
    <w:rsid w:val="00D32947"/>
    <w:rsid w:val="00D330F5"/>
    <w:rsid w:val="00D334BF"/>
    <w:rsid w:val="00D33BF9"/>
    <w:rsid w:val="00D348B7"/>
    <w:rsid w:val="00D35116"/>
    <w:rsid w:val="00D3593A"/>
    <w:rsid w:val="00D363AD"/>
    <w:rsid w:val="00D3644E"/>
    <w:rsid w:val="00D37BF8"/>
    <w:rsid w:val="00D40411"/>
    <w:rsid w:val="00D411A6"/>
    <w:rsid w:val="00D414C1"/>
    <w:rsid w:val="00D41877"/>
    <w:rsid w:val="00D4240F"/>
    <w:rsid w:val="00D427F4"/>
    <w:rsid w:val="00D42850"/>
    <w:rsid w:val="00D432DE"/>
    <w:rsid w:val="00D433AC"/>
    <w:rsid w:val="00D43931"/>
    <w:rsid w:val="00D44C82"/>
    <w:rsid w:val="00D44E6B"/>
    <w:rsid w:val="00D44FD0"/>
    <w:rsid w:val="00D45B49"/>
    <w:rsid w:val="00D46607"/>
    <w:rsid w:val="00D46A5E"/>
    <w:rsid w:val="00D46D8A"/>
    <w:rsid w:val="00D46E19"/>
    <w:rsid w:val="00D475C8"/>
    <w:rsid w:val="00D4775C"/>
    <w:rsid w:val="00D50CEC"/>
    <w:rsid w:val="00D50D59"/>
    <w:rsid w:val="00D514DD"/>
    <w:rsid w:val="00D54431"/>
    <w:rsid w:val="00D54E59"/>
    <w:rsid w:val="00D55176"/>
    <w:rsid w:val="00D553EF"/>
    <w:rsid w:val="00D55A7A"/>
    <w:rsid w:val="00D566C4"/>
    <w:rsid w:val="00D56BFE"/>
    <w:rsid w:val="00D57779"/>
    <w:rsid w:val="00D57B4F"/>
    <w:rsid w:val="00D607BA"/>
    <w:rsid w:val="00D61273"/>
    <w:rsid w:val="00D61735"/>
    <w:rsid w:val="00D61B4A"/>
    <w:rsid w:val="00D61EA1"/>
    <w:rsid w:val="00D61F7B"/>
    <w:rsid w:val="00D62306"/>
    <w:rsid w:val="00D6326E"/>
    <w:rsid w:val="00D63EF4"/>
    <w:rsid w:val="00D64C4B"/>
    <w:rsid w:val="00D64D2C"/>
    <w:rsid w:val="00D65E75"/>
    <w:rsid w:val="00D65E97"/>
    <w:rsid w:val="00D66E7F"/>
    <w:rsid w:val="00D70573"/>
    <w:rsid w:val="00D70C01"/>
    <w:rsid w:val="00D71D72"/>
    <w:rsid w:val="00D7234D"/>
    <w:rsid w:val="00D74AAE"/>
    <w:rsid w:val="00D75B3A"/>
    <w:rsid w:val="00D77AFD"/>
    <w:rsid w:val="00D80299"/>
    <w:rsid w:val="00D80556"/>
    <w:rsid w:val="00D8063F"/>
    <w:rsid w:val="00D812C4"/>
    <w:rsid w:val="00D81BE4"/>
    <w:rsid w:val="00D82A89"/>
    <w:rsid w:val="00D82AB9"/>
    <w:rsid w:val="00D82BB4"/>
    <w:rsid w:val="00D83733"/>
    <w:rsid w:val="00D83EF8"/>
    <w:rsid w:val="00D83F52"/>
    <w:rsid w:val="00D848C1"/>
    <w:rsid w:val="00D8512B"/>
    <w:rsid w:val="00D857A0"/>
    <w:rsid w:val="00D85C44"/>
    <w:rsid w:val="00D8719B"/>
    <w:rsid w:val="00D874EE"/>
    <w:rsid w:val="00D87790"/>
    <w:rsid w:val="00D87A11"/>
    <w:rsid w:val="00D91AD5"/>
    <w:rsid w:val="00D92305"/>
    <w:rsid w:val="00D92EC0"/>
    <w:rsid w:val="00D9308D"/>
    <w:rsid w:val="00D93A4C"/>
    <w:rsid w:val="00D946D9"/>
    <w:rsid w:val="00D95101"/>
    <w:rsid w:val="00D9575D"/>
    <w:rsid w:val="00D95B56"/>
    <w:rsid w:val="00D96CF2"/>
    <w:rsid w:val="00D96DA7"/>
    <w:rsid w:val="00D9751E"/>
    <w:rsid w:val="00DA1AB9"/>
    <w:rsid w:val="00DA226D"/>
    <w:rsid w:val="00DA2C66"/>
    <w:rsid w:val="00DA384F"/>
    <w:rsid w:val="00DA3916"/>
    <w:rsid w:val="00DA5128"/>
    <w:rsid w:val="00DA6CAA"/>
    <w:rsid w:val="00DA7550"/>
    <w:rsid w:val="00DA7602"/>
    <w:rsid w:val="00DB0848"/>
    <w:rsid w:val="00DB11EA"/>
    <w:rsid w:val="00DB144A"/>
    <w:rsid w:val="00DB21EB"/>
    <w:rsid w:val="00DB287C"/>
    <w:rsid w:val="00DB3FC1"/>
    <w:rsid w:val="00DB4158"/>
    <w:rsid w:val="00DB5013"/>
    <w:rsid w:val="00DB5102"/>
    <w:rsid w:val="00DB5C3E"/>
    <w:rsid w:val="00DB6FFB"/>
    <w:rsid w:val="00DB7595"/>
    <w:rsid w:val="00DB76EA"/>
    <w:rsid w:val="00DB7CF7"/>
    <w:rsid w:val="00DC01FE"/>
    <w:rsid w:val="00DC1709"/>
    <w:rsid w:val="00DC1E90"/>
    <w:rsid w:val="00DC236A"/>
    <w:rsid w:val="00DC2CF5"/>
    <w:rsid w:val="00DC328A"/>
    <w:rsid w:val="00DC365E"/>
    <w:rsid w:val="00DC39C8"/>
    <w:rsid w:val="00DC4366"/>
    <w:rsid w:val="00DC55E6"/>
    <w:rsid w:val="00DC6414"/>
    <w:rsid w:val="00DC65C4"/>
    <w:rsid w:val="00DC67AA"/>
    <w:rsid w:val="00DD058F"/>
    <w:rsid w:val="00DD08B0"/>
    <w:rsid w:val="00DD0FE0"/>
    <w:rsid w:val="00DD1018"/>
    <w:rsid w:val="00DD1731"/>
    <w:rsid w:val="00DD1DBA"/>
    <w:rsid w:val="00DD28F0"/>
    <w:rsid w:val="00DD2EFC"/>
    <w:rsid w:val="00DD3043"/>
    <w:rsid w:val="00DD45EF"/>
    <w:rsid w:val="00DD471E"/>
    <w:rsid w:val="00DD4DBD"/>
    <w:rsid w:val="00DD5241"/>
    <w:rsid w:val="00DD5436"/>
    <w:rsid w:val="00DD6300"/>
    <w:rsid w:val="00DD66B1"/>
    <w:rsid w:val="00DD740A"/>
    <w:rsid w:val="00DD7A3F"/>
    <w:rsid w:val="00DE0F08"/>
    <w:rsid w:val="00DE14F5"/>
    <w:rsid w:val="00DE1B3F"/>
    <w:rsid w:val="00DE30BA"/>
    <w:rsid w:val="00DE36CF"/>
    <w:rsid w:val="00DE3A64"/>
    <w:rsid w:val="00DE3C0B"/>
    <w:rsid w:val="00DE46A9"/>
    <w:rsid w:val="00DE4914"/>
    <w:rsid w:val="00DE4A63"/>
    <w:rsid w:val="00DE571D"/>
    <w:rsid w:val="00DE72C2"/>
    <w:rsid w:val="00DF02C2"/>
    <w:rsid w:val="00DF0BCD"/>
    <w:rsid w:val="00DF14B5"/>
    <w:rsid w:val="00DF2CC4"/>
    <w:rsid w:val="00DF2F59"/>
    <w:rsid w:val="00DF3EA2"/>
    <w:rsid w:val="00DF45D2"/>
    <w:rsid w:val="00DF4AB4"/>
    <w:rsid w:val="00DF5075"/>
    <w:rsid w:val="00DF579D"/>
    <w:rsid w:val="00DF6AB8"/>
    <w:rsid w:val="00DF718E"/>
    <w:rsid w:val="00DF7916"/>
    <w:rsid w:val="00DF7965"/>
    <w:rsid w:val="00E01EDD"/>
    <w:rsid w:val="00E021DF"/>
    <w:rsid w:val="00E02318"/>
    <w:rsid w:val="00E02F51"/>
    <w:rsid w:val="00E0340A"/>
    <w:rsid w:val="00E0355E"/>
    <w:rsid w:val="00E03AC9"/>
    <w:rsid w:val="00E03C8C"/>
    <w:rsid w:val="00E043E1"/>
    <w:rsid w:val="00E04560"/>
    <w:rsid w:val="00E04598"/>
    <w:rsid w:val="00E04CD9"/>
    <w:rsid w:val="00E05158"/>
    <w:rsid w:val="00E052B6"/>
    <w:rsid w:val="00E057EA"/>
    <w:rsid w:val="00E05A69"/>
    <w:rsid w:val="00E05E28"/>
    <w:rsid w:val="00E06479"/>
    <w:rsid w:val="00E06B12"/>
    <w:rsid w:val="00E10410"/>
    <w:rsid w:val="00E10829"/>
    <w:rsid w:val="00E12F4F"/>
    <w:rsid w:val="00E14118"/>
    <w:rsid w:val="00E145CB"/>
    <w:rsid w:val="00E14D38"/>
    <w:rsid w:val="00E15404"/>
    <w:rsid w:val="00E158E5"/>
    <w:rsid w:val="00E15B3B"/>
    <w:rsid w:val="00E166E7"/>
    <w:rsid w:val="00E16C40"/>
    <w:rsid w:val="00E17483"/>
    <w:rsid w:val="00E20084"/>
    <w:rsid w:val="00E20883"/>
    <w:rsid w:val="00E209DD"/>
    <w:rsid w:val="00E20B9D"/>
    <w:rsid w:val="00E20FCD"/>
    <w:rsid w:val="00E24B9E"/>
    <w:rsid w:val="00E25574"/>
    <w:rsid w:val="00E260AC"/>
    <w:rsid w:val="00E26B98"/>
    <w:rsid w:val="00E27348"/>
    <w:rsid w:val="00E302DF"/>
    <w:rsid w:val="00E30CD0"/>
    <w:rsid w:val="00E3106C"/>
    <w:rsid w:val="00E31B41"/>
    <w:rsid w:val="00E32DCA"/>
    <w:rsid w:val="00E352D3"/>
    <w:rsid w:val="00E355E3"/>
    <w:rsid w:val="00E360EF"/>
    <w:rsid w:val="00E36338"/>
    <w:rsid w:val="00E370AB"/>
    <w:rsid w:val="00E37135"/>
    <w:rsid w:val="00E376E7"/>
    <w:rsid w:val="00E379AE"/>
    <w:rsid w:val="00E403DD"/>
    <w:rsid w:val="00E40B7C"/>
    <w:rsid w:val="00E41231"/>
    <w:rsid w:val="00E412EB"/>
    <w:rsid w:val="00E415A7"/>
    <w:rsid w:val="00E41708"/>
    <w:rsid w:val="00E41860"/>
    <w:rsid w:val="00E427B2"/>
    <w:rsid w:val="00E4360C"/>
    <w:rsid w:val="00E446A9"/>
    <w:rsid w:val="00E4531D"/>
    <w:rsid w:val="00E45C3C"/>
    <w:rsid w:val="00E4616C"/>
    <w:rsid w:val="00E47125"/>
    <w:rsid w:val="00E47DF1"/>
    <w:rsid w:val="00E514E0"/>
    <w:rsid w:val="00E51657"/>
    <w:rsid w:val="00E51672"/>
    <w:rsid w:val="00E5199F"/>
    <w:rsid w:val="00E52A0D"/>
    <w:rsid w:val="00E52F9C"/>
    <w:rsid w:val="00E53131"/>
    <w:rsid w:val="00E54326"/>
    <w:rsid w:val="00E544F3"/>
    <w:rsid w:val="00E549B1"/>
    <w:rsid w:val="00E54F64"/>
    <w:rsid w:val="00E563BF"/>
    <w:rsid w:val="00E56736"/>
    <w:rsid w:val="00E56B44"/>
    <w:rsid w:val="00E6001F"/>
    <w:rsid w:val="00E60EA0"/>
    <w:rsid w:val="00E61081"/>
    <w:rsid w:val="00E62114"/>
    <w:rsid w:val="00E624BA"/>
    <w:rsid w:val="00E656E0"/>
    <w:rsid w:val="00E659C6"/>
    <w:rsid w:val="00E666CB"/>
    <w:rsid w:val="00E67385"/>
    <w:rsid w:val="00E7122F"/>
    <w:rsid w:val="00E71A67"/>
    <w:rsid w:val="00E72CCB"/>
    <w:rsid w:val="00E7310C"/>
    <w:rsid w:val="00E7393E"/>
    <w:rsid w:val="00E73966"/>
    <w:rsid w:val="00E74E05"/>
    <w:rsid w:val="00E7718F"/>
    <w:rsid w:val="00E80929"/>
    <w:rsid w:val="00E81DE4"/>
    <w:rsid w:val="00E82C04"/>
    <w:rsid w:val="00E833E2"/>
    <w:rsid w:val="00E8371E"/>
    <w:rsid w:val="00E8447B"/>
    <w:rsid w:val="00E8487A"/>
    <w:rsid w:val="00E85AF2"/>
    <w:rsid w:val="00E860EF"/>
    <w:rsid w:val="00E86C68"/>
    <w:rsid w:val="00E870EF"/>
    <w:rsid w:val="00E87BB9"/>
    <w:rsid w:val="00E907BA"/>
    <w:rsid w:val="00E9088B"/>
    <w:rsid w:val="00E90A66"/>
    <w:rsid w:val="00E90AA3"/>
    <w:rsid w:val="00E90DBC"/>
    <w:rsid w:val="00E911BC"/>
    <w:rsid w:val="00E91423"/>
    <w:rsid w:val="00E91DEE"/>
    <w:rsid w:val="00E91F79"/>
    <w:rsid w:val="00E921EA"/>
    <w:rsid w:val="00E9226A"/>
    <w:rsid w:val="00E924B1"/>
    <w:rsid w:val="00E9324C"/>
    <w:rsid w:val="00E93F8F"/>
    <w:rsid w:val="00E9483A"/>
    <w:rsid w:val="00E9528E"/>
    <w:rsid w:val="00E96352"/>
    <w:rsid w:val="00E9732A"/>
    <w:rsid w:val="00E97782"/>
    <w:rsid w:val="00E97968"/>
    <w:rsid w:val="00EA2021"/>
    <w:rsid w:val="00EA233B"/>
    <w:rsid w:val="00EA2BDF"/>
    <w:rsid w:val="00EA415F"/>
    <w:rsid w:val="00EA4688"/>
    <w:rsid w:val="00EA537F"/>
    <w:rsid w:val="00EA59FC"/>
    <w:rsid w:val="00EA638D"/>
    <w:rsid w:val="00EA68E9"/>
    <w:rsid w:val="00EA7436"/>
    <w:rsid w:val="00EA7461"/>
    <w:rsid w:val="00EB0BB1"/>
    <w:rsid w:val="00EB0C64"/>
    <w:rsid w:val="00EB2D82"/>
    <w:rsid w:val="00EB4CE9"/>
    <w:rsid w:val="00EB6859"/>
    <w:rsid w:val="00EB6D13"/>
    <w:rsid w:val="00EB74DF"/>
    <w:rsid w:val="00EC08F9"/>
    <w:rsid w:val="00EC0D8E"/>
    <w:rsid w:val="00EC18CD"/>
    <w:rsid w:val="00EC1FFB"/>
    <w:rsid w:val="00EC2521"/>
    <w:rsid w:val="00EC3DF0"/>
    <w:rsid w:val="00EC4178"/>
    <w:rsid w:val="00EC4458"/>
    <w:rsid w:val="00EC53C0"/>
    <w:rsid w:val="00EC5C94"/>
    <w:rsid w:val="00EC6AE8"/>
    <w:rsid w:val="00EC7EAE"/>
    <w:rsid w:val="00ED0938"/>
    <w:rsid w:val="00ED0A6C"/>
    <w:rsid w:val="00ED0D39"/>
    <w:rsid w:val="00ED13E0"/>
    <w:rsid w:val="00ED1505"/>
    <w:rsid w:val="00ED15E7"/>
    <w:rsid w:val="00ED20F6"/>
    <w:rsid w:val="00ED289E"/>
    <w:rsid w:val="00ED35D5"/>
    <w:rsid w:val="00ED3A36"/>
    <w:rsid w:val="00ED3BFB"/>
    <w:rsid w:val="00ED3D1B"/>
    <w:rsid w:val="00ED4807"/>
    <w:rsid w:val="00ED4A12"/>
    <w:rsid w:val="00ED4C3E"/>
    <w:rsid w:val="00ED51D6"/>
    <w:rsid w:val="00ED56F9"/>
    <w:rsid w:val="00ED700B"/>
    <w:rsid w:val="00ED7620"/>
    <w:rsid w:val="00ED7CA5"/>
    <w:rsid w:val="00EE286B"/>
    <w:rsid w:val="00EE2930"/>
    <w:rsid w:val="00EE3125"/>
    <w:rsid w:val="00EE37EA"/>
    <w:rsid w:val="00EE3CC3"/>
    <w:rsid w:val="00EE6A9D"/>
    <w:rsid w:val="00EE7E2F"/>
    <w:rsid w:val="00EF0942"/>
    <w:rsid w:val="00EF166D"/>
    <w:rsid w:val="00EF2E3C"/>
    <w:rsid w:val="00EF396A"/>
    <w:rsid w:val="00EF3BB5"/>
    <w:rsid w:val="00EF43B2"/>
    <w:rsid w:val="00EF545D"/>
    <w:rsid w:val="00EF5843"/>
    <w:rsid w:val="00EF6D1C"/>
    <w:rsid w:val="00EF734E"/>
    <w:rsid w:val="00EF75B8"/>
    <w:rsid w:val="00EF7A41"/>
    <w:rsid w:val="00EF7AA9"/>
    <w:rsid w:val="00F002F9"/>
    <w:rsid w:val="00F00A80"/>
    <w:rsid w:val="00F014F4"/>
    <w:rsid w:val="00F01B58"/>
    <w:rsid w:val="00F02375"/>
    <w:rsid w:val="00F0267E"/>
    <w:rsid w:val="00F02DDC"/>
    <w:rsid w:val="00F033FE"/>
    <w:rsid w:val="00F03C9C"/>
    <w:rsid w:val="00F042DA"/>
    <w:rsid w:val="00F05CE0"/>
    <w:rsid w:val="00F0648D"/>
    <w:rsid w:val="00F0749A"/>
    <w:rsid w:val="00F07EFC"/>
    <w:rsid w:val="00F1000D"/>
    <w:rsid w:val="00F102E0"/>
    <w:rsid w:val="00F1117A"/>
    <w:rsid w:val="00F1134E"/>
    <w:rsid w:val="00F124B6"/>
    <w:rsid w:val="00F1282C"/>
    <w:rsid w:val="00F12AF2"/>
    <w:rsid w:val="00F12ED7"/>
    <w:rsid w:val="00F13B5B"/>
    <w:rsid w:val="00F13E2C"/>
    <w:rsid w:val="00F1453E"/>
    <w:rsid w:val="00F14792"/>
    <w:rsid w:val="00F15D5B"/>
    <w:rsid w:val="00F160C6"/>
    <w:rsid w:val="00F1625B"/>
    <w:rsid w:val="00F17A6B"/>
    <w:rsid w:val="00F17CBB"/>
    <w:rsid w:val="00F17CE6"/>
    <w:rsid w:val="00F2095C"/>
    <w:rsid w:val="00F20D89"/>
    <w:rsid w:val="00F20E25"/>
    <w:rsid w:val="00F21329"/>
    <w:rsid w:val="00F21D21"/>
    <w:rsid w:val="00F22F88"/>
    <w:rsid w:val="00F237BE"/>
    <w:rsid w:val="00F2459E"/>
    <w:rsid w:val="00F24613"/>
    <w:rsid w:val="00F2662D"/>
    <w:rsid w:val="00F268CA"/>
    <w:rsid w:val="00F305AA"/>
    <w:rsid w:val="00F321A9"/>
    <w:rsid w:val="00F33F0A"/>
    <w:rsid w:val="00F349CC"/>
    <w:rsid w:val="00F34E87"/>
    <w:rsid w:val="00F35CD7"/>
    <w:rsid w:val="00F36147"/>
    <w:rsid w:val="00F367F7"/>
    <w:rsid w:val="00F36E04"/>
    <w:rsid w:val="00F37580"/>
    <w:rsid w:val="00F376AF"/>
    <w:rsid w:val="00F4036D"/>
    <w:rsid w:val="00F40CDF"/>
    <w:rsid w:val="00F40E2D"/>
    <w:rsid w:val="00F40E80"/>
    <w:rsid w:val="00F41BC0"/>
    <w:rsid w:val="00F41FF3"/>
    <w:rsid w:val="00F422CF"/>
    <w:rsid w:val="00F42E65"/>
    <w:rsid w:val="00F43538"/>
    <w:rsid w:val="00F43CDD"/>
    <w:rsid w:val="00F43EDA"/>
    <w:rsid w:val="00F4424D"/>
    <w:rsid w:val="00F4427D"/>
    <w:rsid w:val="00F453FC"/>
    <w:rsid w:val="00F45434"/>
    <w:rsid w:val="00F468D8"/>
    <w:rsid w:val="00F469ED"/>
    <w:rsid w:val="00F472D1"/>
    <w:rsid w:val="00F47919"/>
    <w:rsid w:val="00F50279"/>
    <w:rsid w:val="00F505F8"/>
    <w:rsid w:val="00F5080B"/>
    <w:rsid w:val="00F51F6A"/>
    <w:rsid w:val="00F52324"/>
    <w:rsid w:val="00F532A4"/>
    <w:rsid w:val="00F542CA"/>
    <w:rsid w:val="00F54FC1"/>
    <w:rsid w:val="00F5500F"/>
    <w:rsid w:val="00F5614F"/>
    <w:rsid w:val="00F60AF5"/>
    <w:rsid w:val="00F62211"/>
    <w:rsid w:val="00F62E05"/>
    <w:rsid w:val="00F63C42"/>
    <w:rsid w:val="00F63C93"/>
    <w:rsid w:val="00F63C9F"/>
    <w:rsid w:val="00F63D8B"/>
    <w:rsid w:val="00F64D94"/>
    <w:rsid w:val="00F65BBF"/>
    <w:rsid w:val="00F66A8F"/>
    <w:rsid w:val="00F66FFB"/>
    <w:rsid w:val="00F672E6"/>
    <w:rsid w:val="00F67B03"/>
    <w:rsid w:val="00F70F22"/>
    <w:rsid w:val="00F72086"/>
    <w:rsid w:val="00F724A2"/>
    <w:rsid w:val="00F73E9B"/>
    <w:rsid w:val="00F74605"/>
    <w:rsid w:val="00F74850"/>
    <w:rsid w:val="00F74A87"/>
    <w:rsid w:val="00F74D29"/>
    <w:rsid w:val="00F75C90"/>
    <w:rsid w:val="00F75F68"/>
    <w:rsid w:val="00F766DA"/>
    <w:rsid w:val="00F769D8"/>
    <w:rsid w:val="00F76A0E"/>
    <w:rsid w:val="00F76AA8"/>
    <w:rsid w:val="00F77237"/>
    <w:rsid w:val="00F77265"/>
    <w:rsid w:val="00F812E0"/>
    <w:rsid w:val="00F81394"/>
    <w:rsid w:val="00F81587"/>
    <w:rsid w:val="00F818AE"/>
    <w:rsid w:val="00F81B3B"/>
    <w:rsid w:val="00F82F58"/>
    <w:rsid w:val="00F831FC"/>
    <w:rsid w:val="00F84A51"/>
    <w:rsid w:val="00F860B8"/>
    <w:rsid w:val="00F8674C"/>
    <w:rsid w:val="00F86C4A"/>
    <w:rsid w:val="00F86E05"/>
    <w:rsid w:val="00F90032"/>
    <w:rsid w:val="00F90431"/>
    <w:rsid w:val="00F90548"/>
    <w:rsid w:val="00F90F84"/>
    <w:rsid w:val="00F91C8C"/>
    <w:rsid w:val="00F92065"/>
    <w:rsid w:val="00F92D85"/>
    <w:rsid w:val="00F92D86"/>
    <w:rsid w:val="00F92FB8"/>
    <w:rsid w:val="00F92FCE"/>
    <w:rsid w:val="00F93910"/>
    <w:rsid w:val="00F945BD"/>
    <w:rsid w:val="00F9495D"/>
    <w:rsid w:val="00F95258"/>
    <w:rsid w:val="00F9681C"/>
    <w:rsid w:val="00F96991"/>
    <w:rsid w:val="00F97C9B"/>
    <w:rsid w:val="00F97E5D"/>
    <w:rsid w:val="00F97EA0"/>
    <w:rsid w:val="00F97FFC"/>
    <w:rsid w:val="00FA0CAA"/>
    <w:rsid w:val="00FA0EDB"/>
    <w:rsid w:val="00FA1995"/>
    <w:rsid w:val="00FA1C4F"/>
    <w:rsid w:val="00FA2024"/>
    <w:rsid w:val="00FA2291"/>
    <w:rsid w:val="00FA27C4"/>
    <w:rsid w:val="00FA324F"/>
    <w:rsid w:val="00FA4C7E"/>
    <w:rsid w:val="00FA4ECD"/>
    <w:rsid w:val="00FA4F1D"/>
    <w:rsid w:val="00FA5502"/>
    <w:rsid w:val="00FA5B0D"/>
    <w:rsid w:val="00FA5F48"/>
    <w:rsid w:val="00FA60FA"/>
    <w:rsid w:val="00FA65B8"/>
    <w:rsid w:val="00FA75E0"/>
    <w:rsid w:val="00FA7933"/>
    <w:rsid w:val="00FB0003"/>
    <w:rsid w:val="00FB1881"/>
    <w:rsid w:val="00FB3E84"/>
    <w:rsid w:val="00FB4580"/>
    <w:rsid w:val="00FB46F5"/>
    <w:rsid w:val="00FB4ABF"/>
    <w:rsid w:val="00FB4DEC"/>
    <w:rsid w:val="00FB7776"/>
    <w:rsid w:val="00FB77AD"/>
    <w:rsid w:val="00FB7E6A"/>
    <w:rsid w:val="00FC15D5"/>
    <w:rsid w:val="00FC1996"/>
    <w:rsid w:val="00FC1EBD"/>
    <w:rsid w:val="00FC3626"/>
    <w:rsid w:val="00FC3ED3"/>
    <w:rsid w:val="00FC4F69"/>
    <w:rsid w:val="00FC4F93"/>
    <w:rsid w:val="00FC5A4F"/>
    <w:rsid w:val="00FC5C99"/>
    <w:rsid w:val="00FC5D18"/>
    <w:rsid w:val="00FC7808"/>
    <w:rsid w:val="00FD111B"/>
    <w:rsid w:val="00FD18CE"/>
    <w:rsid w:val="00FD1B63"/>
    <w:rsid w:val="00FD1BFB"/>
    <w:rsid w:val="00FD2663"/>
    <w:rsid w:val="00FD30BE"/>
    <w:rsid w:val="00FD34BA"/>
    <w:rsid w:val="00FD3D5F"/>
    <w:rsid w:val="00FD46B4"/>
    <w:rsid w:val="00FD4CB5"/>
    <w:rsid w:val="00FD4FCB"/>
    <w:rsid w:val="00FD512E"/>
    <w:rsid w:val="00FD542C"/>
    <w:rsid w:val="00FD5856"/>
    <w:rsid w:val="00FD5BBA"/>
    <w:rsid w:val="00FD7713"/>
    <w:rsid w:val="00FE0500"/>
    <w:rsid w:val="00FE075F"/>
    <w:rsid w:val="00FE1938"/>
    <w:rsid w:val="00FE194E"/>
    <w:rsid w:val="00FE6326"/>
    <w:rsid w:val="00FE70EE"/>
    <w:rsid w:val="00FE710B"/>
    <w:rsid w:val="00FE7FAC"/>
    <w:rsid w:val="00FF00A8"/>
    <w:rsid w:val="00FF01A4"/>
    <w:rsid w:val="00FF0466"/>
    <w:rsid w:val="00FF0E5C"/>
    <w:rsid w:val="00FF0F7F"/>
    <w:rsid w:val="00FF188E"/>
    <w:rsid w:val="00FF202A"/>
    <w:rsid w:val="00FF218C"/>
    <w:rsid w:val="00FF2998"/>
    <w:rsid w:val="00FF2D0F"/>
    <w:rsid w:val="00FF3665"/>
    <w:rsid w:val="00FF3C85"/>
    <w:rsid w:val="00FF6EE7"/>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7237"/>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Nerazreenaomemba1">
    <w:name w:val="Nerazrešena omemba1"/>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3E9B"/>
    <w:rPr>
      <w:color w:val="605E5C"/>
      <w:shd w:val="clear" w:color="auto" w:fill="E1DFDD"/>
    </w:rPr>
  </w:style>
  <w:style w:type="table" w:customStyle="1" w:styleId="Tabelamrea3">
    <w:name w:val="Tabela – mreža3"/>
    <w:basedOn w:val="Navadnatabela"/>
    <w:next w:val="Tabelamrea"/>
    <w:rsid w:val="00B865C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880243912">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23324169">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B1A60-3948-4934-8751-0C6DCF98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TotalTime>
  <Pages>31</Pages>
  <Words>8359</Words>
  <Characters>47647</Characters>
  <Application>Microsoft Office Word</Application>
  <DocSecurity>0</DocSecurity>
  <Lines>397</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55895</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4</cp:revision>
  <cp:lastPrinted>2025-05-20T06:13:00Z</cp:lastPrinted>
  <dcterms:created xsi:type="dcterms:W3CDTF">2025-05-20T06:12:00Z</dcterms:created>
  <dcterms:modified xsi:type="dcterms:W3CDTF">2025-05-20T06:14:00Z</dcterms:modified>
</cp:coreProperties>
</file>